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1EC" w:rsidRPr="009875D6" w:rsidRDefault="009D0463" w:rsidP="00866B8E">
      <w:pPr>
        <w:pStyle w:val="HTMLconformatoprevio"/>
        <w:tabs>
          <w:tab w:val="clear" w:pos="6412"/>
          <w:tab w:val="left" w:pos="6946"/>
          <w:tab w:val="left" w:pos="7371"/>
        </w:tabs>
        <w:spacing w:after="120"/>
        <w:ind w:left="142" w:right="-57"/>
        <w:jc w:val="center"/>
        <w:outlineLvl w:val="0"/>
        <w:rPr>
          <w:rFonts w:ascii="Arial Narrow" w:hAnsi="Arial Narrow" w:cs="Arial"/>
          <w:b/>
        </w:rPr>
      </w:pPr>
      <w:r w:rsidRPr="009875D6">
        <w:rPr>
          <w:rFonts w:ascii="Arial Narrow" w:hAnsi="Arial Narrow" w:cs="Arial"/>
          <w:b/>
        </w:rPr>
        <w:t>Service</w:t>
      </w:r>
    </w:p>
    <w:tbl>
      <w:tblPr>
        <w:tblW w:w="6470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560"/>
        <w:gridCol w:w="1417"/>
      </w:tblGrid>
      <w:tr w:rsidR="00913100" w:rsidRPr="00F27705" w:rsidTr="007A4D31">
        <w:trPr>
          <w:tblHeader/>
        </w:trPr>
        <w:tc>
          <w:tcPr>
            <w:tcW w:w="3493" w:type="dxa"/>
            <w:shd w:val="clear" w:color="auto" w:fill="BFBFBF"/>
            <w:vAlign w:val="center"/>
          </w:tcPr>
          <w:p w:rsidR="00913100" w:rsidRPr="00F27705" w:rsidRDefault="00A851EC" w:rsidP="007A4D31">
            <w:pPr>
              <w:pStyle w:val="HTMLconformatoprevi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Arial Narrow" w:hAnsi="Arial Narrow" w:cs="Arial"/>
                <w:sz w:val="18"/>
                <w:szCs w:val="18"/>
              </w:rPr>
              <w:br w:type="page"/>
            </w:r>
            <w:r w:rsidR="00465D0C">
              <w:rPr>
                <w:rFonts w:ascii="Arial Narrow" w:hAnsi="Arial Narrow" w:cs="Arial"/>
                <w:b/>
                <w:sz w:val="18"/>
                <w:szCs w:val="18"/>
              </w:rPr>
              <w:t>Event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913100" w:rsidRPr="00F27705" w:rsidRDefault="00465D0C" w:rsidP="007A4D31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Keyboard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913100" w:rsidRPr="00F27705" w:rsidRDefault="00913100" w:rsidP="007A4D31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27705">
              <w:rPr>
                <w:rFonts w:ascii="Arial Narrow" w:hAnsi="Arial Narrow" w:cs="Arial"/>
                <w:b/>
                <w:bCs/>
                <w:sz w:val="18"/>
                <w:szCs w:val="18"/>
              </w:rPr>
              <w:t>Joystick</w:t>
            </w:r>
            <w:r w:rsidR="00090044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/ Mouse</w:t>
            </w: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Make a screenshot of the game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SysRq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Game pause on</w:t>
            </w:r>
            <w:r w:rsidR="008841D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/</w:t>
            </w:r>
            <w:r w:rsidR="008841D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13CAD">
              <w:rPr>
                <w:rFonts w:ascii="Arial Narrow" w:hAnsi="Arial Narrow"/>
                <w:sz w:val="20"/>
                <w:szCs w:val="20"/>
              </w:rPr>
              <w:t>off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P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Accelerate time in mission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]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B4479C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Decelerate time in mission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B4479C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[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Enables</w:t>
            </w:r>
            <w:r w:rsidR="0009004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/</w:t>
            </w:r>
            <w:r w:rsidR="0009004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disables flight recording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LCtl + R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FPS counter toggle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Backspace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Show</w:t>
            </w:r>
            <w:r w:rsidR="0009004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/</w:t>
            </w:r>
            <w:r w:rsidR="0009004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hide ESC menu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Escape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Lobby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Tab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Show</w:t>
            </w:r>
            <w:r w:rsidR="00F5189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/</w:t>
            </w:r>
            <w:r w:rsidR="00F5189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hide mission briefing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O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Change ingame map mode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M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Show</w:t>
            </w:r>
            <w:r w:rsidR="00F51894" w:rsidRPr="0006110D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/</w:t>
            </w:r>
            <w:r w:rsidR="00F51894" w:rsidRPr="0006110D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 xml:space="preserve">hide instrument panel, </w:t>
            </w:r>
            <w:r w:rsidR="00090044" w:rsidRPr="0006110D">
              <w:rPr>
                <w:rFonts w:ascii="Arial Narrow" w:hAnsi="Arial Narrow"/>
                <w:sz w:val="20"/>
                <w:szCs w:val="20"/>
                <w:lang w:val="en-US"/>
              </w:rPr>
              <w:br/>
            </w: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navigation and map markers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I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D322E" w:rsidRPr="00F27705" w:rsidTr="007A4D31">
        <w:tc>
          <w:tcPr>
            <w:tcW w:w="3493" w:type="dxa"/>
            <w:shd w:val="clear" w:color="auto" w:fill="auto"/>
            <w:vAlign w:val="center"/>
          </w:tcPr>
          <w:p w:rsidR="007D322E" w:rsidRPr="0006110D" w:rsidRDefault="007D322E" w:rsidP="007A4D31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Show / hide entire HUD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322E" w:rsidRPr="007D322E" w:rsidRDefault="007D322E" w:rsidP="007A4D31">
            <w:pPr>
              <w:pStyle w:val="HTMLconformatoprevio"/>
              <w:rPr>
                <w:rFonts w:ascii="Arial Narrow" w:hAnsi="Arial Narrow"/>
              </w:rPr>
            </w:pPr>
            <w:r w:rsidRPr="007D322E">
              <w:rPr>
                <w:rFonts w:ascii="Arial Narrow" w:hAnsi="Arial Narrow"/>
              </w:rPr>
              <w:t>H</w:t>
            </w:r>
          </w:p>
        </w:tc>
        <w:tc>
          <w:tcPr>
            <w:tcW w:w="1417" w:type="dxa"/>
            <w:vAlign w:val="center"/>
          </w:tcPr>
          <w:p w:rsidR="007D322E" w:rsidRPr="0006110D" w:rsidRDefault="007D322E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Aiming help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RCtl + I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Send chat messages to all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Enter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Send chat messages to friendly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RCtl + Enter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9F7977" w:rsidRPr="00F27705" w:rsidTr="007A4D31">
        <w:tc>
          <w:tcPr>
            <w:tcW w:w="3493" w:type="dxa"/>
            <w:shd w:val="clear" w:color="auto" w:fill="auto"/>
            <w:vAlign w:val="center"/>
          </w:tcPr>
          <w:p w:rsidR="009F7977" w:rsidRPr="0006110D" w:rsidRDefault="0093734E" w:rsidP="007A4D31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Command menu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7977" w:rsidRPr="0006110D" w:rsidRDefault="0093734E" w:rsidP="007A4D31">
            <w:pPr>
              <w:pStyle w:val="HTMLconformatoprevio"/>
              <w:rPr>
                <w:rFonts w:ascii="Arial Narrow" w:hAnsi="Arial Narrow"/>
                <w:b/>
              </w:rPr>
            </w:pPr>
            <w:r w:rsidRPr="00EE572F">
              <w:rPr>
                <w:rFonts w:ascii="Arial Narrow" w:hAnsi="Arial Narrow"/>
              </w:rPr>
              <w:t>Tilde</w:t>
            </w:r>
          </w:p>
        </w:tc>
        <w:tc>
          <w:tcPr>
            <w:tcW w:w="1417" w:type="dxa"/>
            <w:vAlign w:val="center"/>
          </w:tcPr>
          <w:p w:rsidR="009F7977" w:rsidRPr="0006110D" w:rsidRDefault="009F7977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282287" w:rsidRPr="00F27705" w:rsidTr="007A4D31">
        <w:tc>
          <w:tcPr>
            <w:tcW w:w="3493" w:type="dxa"/>
            <w:shd w:val="clear" w:color="auto" w:fill="auto"/>
            <w:vAlign w:val="center"/>
          </w:tcPr>
          <w:p w:rsidR="00282287" w:rsidRPr="0006110D" w:rsidRDefault="00282287" w:rsidP="007A4D31">
            <w:pPr>
              <w:pStyle w:val="HTMLconformatoprevio"/>
              <w:rPr>
                <w:rFonts w:ascii="Arial Narrow" w:hAnsi="Arial Narrow" w:cs="Arial"/>
                <w:i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82287" w:rsidRPr="0006110D" w:rsidRDefault="00282287" w:rsidP="007A4D31">
            <w:pPr>
              <w:pStyle w:val="HTMLconformatoprevio"/>
              <w:rPr>
                <w:rFonts w:ascii="Arial Narrow" w:hAnsi="Arial Narrow" w:cs="Arial"/>
                <w:b/>
                <w:bCs/>
                <w:i/>
              </w:rPr>
            </w:pPr>
          </w:p>
        </w:tc>
        <w:tc>
          <w:tcPr>
            <w:tcW w:w="1417" w:type="dxa"/>
            <w:vAlign w:val="center"/>
          </w:tcPr>
          <w:p w:rsidR="00282287" w:rsidRPr="0006110D" w:rsidRDefault="00282287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E16E90" w:rsidRPr="00F27705" w:rsidTr="007A4D31">
        <w:tc>
          <w:tcPr>
            <w:tcW w:w="3493" w:type="dxa"/>
            <w:shd w:val="clear" w:color="auto" w:fill="auto"/>
            <w:vAlign w:val="center"/>
          </w:tcPr>
          <w:p w:rsidR="00E16E90" w:rsidRPr="00F27705" w:rsidRDefault="00E16E90" w:rsidP="007A4D31">
            <w:pPr>
              <w:pStyle w:val="HTMLconformatoprevi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16E90" w:rsidRPr="00F27705" w:rsidRDefault="00E16E90" w:rsidP="007A4D31">
            <w:pPr>
              <w:pStyle w:val="HTMLconformatoprevi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E16E90" w:rsidRPr="00F27705" w:rsidRDefault="00E16E90" w:rsidP="007A4D31">
            <w:pPr>
              <w:pStyle w:val="HTMLconformatoprevio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</w:tr>
    </w:tbl>
    <w:p w:rsidR="005838AB" w:rsidRPr="00911049" w:rsidRDefault="00E365ED" w:rsidP="005838AB">
      <w:pPr>
        <w:pStyle w:val="HTMLconformatoprevio"/>
        <w:keepNext/>
        <w:tabs>
          <w:tab w:val="clear" w:pos="6412"/>
          <w:tab w:val="left" w:pos="6663"/>
          <w:tab w:val="left" w:pos="6804"/>
        </w:tabs>
        <w:spacing w:after="120"/>
        <w:ind w:left="142" w:right="85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="005838AB" w:rsidRPr="00911049">
        <w:rPr>
          <w:rFonts w:ascii="Arial Narrow" w:hAnsi="Arial Narrow" w:cs="Arial"/>
          <w:b/>
        </w:rPr>
        <w:lastRenderedPageBreak/>
        <w:t>Plane controls</w:t>
      </w:r>
    </w:p>
    <w:tbl>
      <w:tblPr>
        <w:tblW w:w="6932" w:type="dxa"/>
        <w:tblInd w:w="2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963"/>
        <w:gridCol w:w="1984"/>
        <w:gridCol w:w="1985"/>
      </w:tblGrid>
      <w:tr w:rsidR="005838AB" w:rsidRPr="00911049" w:rsidTr="00C3620F">
        <w:trPr>
          <w:tblHeader/>
        </w:trPr>
        <w:tc>
          <w:tcPr>
            <w:tcW w:w="2963" w:type="dxa"/>
            <w:shd w:val="clear" w:color="auto" w:fill="BFBFBF"/>
            <w:vAlign w:val="center"/>
          </w:tcPr>
          <w:p w:rsidR="005838AB" w:rsidRPr="00911049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 w:rsidRPr="00911049">
              <w:rPr>
                <w:rFonts w:ascii="Arial Narrow" w:hAnsi="Arial Narrow" w:cs="Arial"/>
                <w:b/>
              </w:rPr>
              <w:br w:type="page"/>
            </w:r>
            <w:r w:rsidR="00465D0C"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5838AB" w:rsidRPr="00911049" w:rsidRDefault="00465D0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1985" w:type="dxa"/>
            <w:shd w:val="clear" w:color="auto" w:fill="BFBFBF"/>
          </w:tcPr>
          <w:p w:rsidR="005838AB" w:rsidRPr="00911049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911049">
              <w:rPr>
                <w:rFonts w:ascii="Arial Narrow" w:hAnsi="Arial Narrow" w:cs="Arial"/>
                <w:b/>
                <w:bCs/>
              </w:rPr>
              <w:t>Joystick</w:t>
            </w:r>
            <w:r w:rsidR="00706451" w:rsidRPr="00911049">
              <w:rPr>
                <w:rFonts w:ascii="Arial Narrow" w:hAnsi="Arial Narrow" w:cs="Arial"/>
                <w:b/>
                <w:bCs/>
              </w:rPr>
              <w:t xml:space="preserve"> / Mouse</w:t>
            </w:r>
          </w:p>
        </w:tc>
      </w:tr>
      <w:tr w:rsidR="00CE238E" w:rsidRPr="00911049" w:rsidTr="00CE238E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CE238E" w:rsidRPr="00911049" w:rsidRDefault="00CE238E" w:rsidP="00CE238E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CE238E">
              <w:rPr>
                <w:rFonts w:ascii="Arial Narrow" w:hAnsi="Arial Narrow"/>
                <w:b/>
              </w:rPr>
              <w:t>Autopilot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AI</w:t>
            </w:r>
            <w:r w:rsidR="00CE238E">
              <w:rPr>
                <w:rFonts w:ascii="Arial Narrow" w:hAnsi="Arial Narrow"/>
              </w:rPr>
              <w:t xml:space="preserve"> – </w:t>
            </w:r>
            <w:r w:rsidRPr="00911049">
              <w:rPr>
                <w:rFonts w:ascii="Arial Narrow" w:hAnsi="Arial Narrow"/>
              </w:rPr>
              <w:t>autopilot on</w:t>
            </w:r>
            <w:r w:rsidR="00C3620F" w:rsidRPr="00911049">
              <w:rPr>
                <w:rFonts w:ascii="Arial Narrow" w:hAnsi="Arial Narrow"/>
              </w:rPr>
              <w:t xml:space="preserve"> / </w:t>
            </w:r>
            <w:r w:rsidRPr="00911049">
              <w:rPr>
                <w:rFonts w:ascii="Arial Narrow" w:hAnsi="Arial Narrow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AI</w:t>
            </w:r>
            <w:r w:rsidR="00CE238E">
              <w:rPr>
                <w:rFonts w:ascii="Arial Narrow" w:hAnsi="Arial Narrow"/>
                <w:lang w:val="en-US"/>
              </w:rPr>
              <w:t xml:space="preserve"> – </w:t>
            </w:r>
            <w:r w:rsidRPr="00911049">
              <w:rPr>
                <w:rFonts w:ascii="Arial Narrow" w:hAnsi="Arial Narrow"/>
                <w:lang w:val="en-US"/>
              </w:rPr>
              <w:t>autopilot for level flight on</w:t>
            </w:r>
            <w:r w:rsidR="00C3620F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C3620F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LSht + 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Level flight AI</w:t>
            </w:r>
            <w:r w:rsidR="00CE238E">
              <w:rPr>
                <w:rFonts w:ascii="Arial Narrow" w:hAnsi="Arial Narrow"/>
                <w:lang w:val="en-US"/>
              </w:rPr>
              <w:t xml:space="preserve"> – </w:t>
            </w:r>
            <w:r w:rsidRPr="00911049">
              <w:rPr>
                <w:rFonts w:ascii="Arial Narrow" w:hAnsi="Arial Narrow"/>
                <w:lang w:val="en-US"/>
              </w:rPr>
              <w:t>autopilot: left turn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LSht + Z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Level flight AI</w:t>
            </w:r>
            <w:r w:rsidR="00CE238E">
              <w:rPr>
                <w:rFonts w:ascii="Arial Narrow" w:hAnsi="Arial Narrow"/>
                <w:lang w:val="en-US"/>
              </w:rPr>
              <w:t xml:space="preserve"> – </w:t>
            </w:r>
            <w:r w:rsidRPr="00911049">
              <w:rPr>
                <w:rFonts w:ascii="Arial Narrow" w:hAnsi="Arial Narrow"/>
                <w:lang w:val="en-US"/>
              </w:rPr>
              <w:t>autopilot: right turn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LSht + X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CE238E" w:rsidRPr="00CE238E" w:rsidTr="00CE238E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CE238E" w:rsidRPr="00CE238E" w:rsidRDefault="00CE238E" w:rsidP="00CE238E">
            <w:pPr>
              <w:pStyle w:val="HTMLconformatoprevio"/>
              <w:jc w:val="center"/>
              <w:rPr>
                <w:rFonts w:ascii="Arial Narrow" w:hAnsi="Arial Narrow"/>
                <w:b/>
              </w:rPr>
            </w:pPr>
            <w:r w:rsidRPr="00CE238E">
              <w:rPr>
                <w:rFonts w:ascii="Arial Narrow" w:hAnsi="Arial Narrow"/>
                <w:b/>
              </w:rPr>
              <w:t>Surface controls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</w:tr>
      <w:tr w:rsidR="005838AB" w:rsidRPr="00CE238E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Plane control: pitch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B537B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B537B">
              <w:rPr>
                <w:rFonts w:ascii="Arial Narrow" w:hAnsi="Arial Narrow"/>
                <w:lang w:val="en-US"/>
              </w:rPr>
              <w:t xml:space="preserve">Cursor Up / Cursor Down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16CB" w:rsidP="00C3620F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RSht + Mouse Y</w:t>
            </w:r>
          </w:p>
        </w:tc>
      </w:tr>
      <w:tr w:rsidR="005838AB" w:rsidRPr="00465D0C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Plane control: roll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B537B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B537B">
              <w:rPr>
                <w:rFonts w:ascii="Arial Narrow" w:hAnsi="Arial Narrow"/>
                <w:lang w:val="en-US"/>
              </w:rPr>
              <w:t xml:space="preserve">Cursor Left / Cursor Right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16CB" w:rsidP="00C3620F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RSht + Mouse X</w:t>
            </w: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Plane control: yaw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B537B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B537B">
              <w:rPr>
                <w:rFonts w:ascii="Arial Narrow" w:hAnsi="Arial Narrow"/>
              </w:rPr>
              <w:t>Z / X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Plane control: yaw reset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5838AB" w:rsidRPr="00465D0C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Adjustable stabilizer axis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RSht + Cursor Up</w:t>
            </w:r>
            <w:r w:rsidR="00B416CB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B416CB" w:rsidRPr="00911049">
              <w:rPr>
                <w:rFonts w:ascii="Arial Narrow" w:hAnsi="Arial Narrow"/>
                <w:lang w:val="en-US"/>
              </w:rPr>
              <w:t xml:space="preserve"> </w:t>
            </w:r>
            <w:r w:rsidR="00B416CB" w:rsidRPr="00911049">
              <w:rPr>
                <w:rFonts w:ascii="Arial Narrow" w:hAnsi="Arial Narrow"/>
                <w:lang w:val="en-US"/>
              </w:rPr>
              <w:br/>
            </w:r>
            <w:r w:rsidRPr="00911049">
              <w:rPr>
                <w:rFonts w:ascii="Arial Narrow" w:hAnsi="Arial Narrow"/>
                <w:lang w:val="en-US"/>
              </w:rPr>
              <w:t>RSht + Cursor Down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Yaw trim left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LCtl + Z</w:t>
            </w:r>
            <w:r w:rsidR="00745E3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Yaw trim right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LCtl + X</w:t>
            </w:r>
            <w:r w:rsidR="00745E3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Pitch trim up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745E3A">
              <w:rPr>
                <w:rFonts w:ascii="Arial Narrow" w:hAnsi="Arial Narrow"/>
              </w:rPr>
              <w:t>RCtl +</w:t>
            </w:r>
            <w:r w:rsidRPr="009B537B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Cursor Down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Pitch trim down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745E3A">
              <w:rPr>
                <w:rFonts w:ascii="Arial Narrow" w:hAnsi="Arial Narrow"/>
              </w:rPr>
              <w:t>RCtl +</w:t>
            </w:r>
            <w:r w:rsidRPr="009B537B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Cursor Up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Roll trim left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745E3A">
              <w:rPr>
                <w:rFonts w:ascii="Arial Narrow" w:hAnsi="Arial Narrow"/>
              </w:rPr>
              <w:t>RCtl +</w:t>
            </w:r>
            <w:r w:rsidRPr="00911049">
              <w:rPr>
                <w:rFonts w:ascii="Arial Narrow" w:hAnsi="Arial Narrow"/>
              </w:rPr>
              <w:t xml:space="preserve"> Cursor Left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Roll trim right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745E3A">
              <w:rPr>
                <w:rFonts w:ascii="Arial Narrow" w:hAnsi="Arial Narrow"/>
              </w:rPr>
              <w:t>RCtl +</w:t>
            </w:r>
            <w:r w:rsidRPr="009B537B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Cursor Right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Reset trimmers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LCtl + 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Fw-190 adjustable stabilizer up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RSht + Cursor Down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Fw-190 adjustable stabilizer down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RSht + Cursor Up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Flaps up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LSht + F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Flaps down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Airbrakes on</w:t>
            </w:r>
            <w:r w:rsidR="00B06B53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 w:rsidR="00B06B53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RAlt + B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Attack siren on</w:t>
            </w:r>
            <w:r w:rsidR="00B4479C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 w:rsidR="00B4479C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LAlt + 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CE238E" w:rsidRPr="00911049" w:rsidTr="00CE238E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CE238E" w:rsidRPr="00911049" w:rsidRDefault="00CE238E" w:rsidP="00CE238E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CE238E">
              <w:rPr>
                <w:rFonts w:ascii="Arial Narrow" w:hAnsi="Arial Narrow"/>
                <w:b/>
              </w:rPr>
              <w:t>Gears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Gear up</w:t>
            </w:r>
            <w:r w:rsidR="00B06B53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 w:rsidR="00B06B53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down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Tail wheel lock/unlock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LSht + 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Wheel brakes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B4479C" w:rsidP="00C3620F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Slash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238E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CE238E">
              <w:rPr>
                <w:rFonts w:ascii="Arial Narrow" w:hAnsi="Arial Narrow"/>
                <w:lang w:val="en-US"/>
              </w:rPr>
              <w:t xml:space="preserve">Left </w:t>
            </w:r>
            <w:r w:rsidR="00CE238E" w:rsidRPr="00CE238E">
              <w:rPr>
                <w:rFonts w:ascii="Arial Narrow" w:hAnsi="Arial Narrow"/>
                <w:lang w:val="en-US"/>
              </w:rPr>
              <w:t xml:space="preserve">/ right </w:t>
            </w:r>
            <w:r w:rsidRPr="00CE238E">
              <w:rPr>
                <w:rFonts w:ascii="Arial Narrow" w:hAnsi="Arial Narrow"/>
                <w:lang w:val="en-US"/>
              </w:rPr>
              <w:t>wheel brakes (German)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Comma</w:t>
            </w:r>
            <w:r w:rsidR="00CE238E">
              <w:rPr>
                <w:rFonts w:ascii="Arial Narrow" w:hAnsi="Arial Narrow"/>
              </w:rPr>
              <w:t xml:space="preserve"> / Period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Wheels parking brakes on</w:t>
            </w:r>
            <w:r w:rsidR="00B4479C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B4479C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LSht + Slash</w:t>
            </w:r>
            <w:r w:rsidR="00B416CB" w:rsidRPr="0091104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9B537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537B" w:rsidRPr="00911049" w:rsidRDefault="009B537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537B" w:rsidRPr="00911049" w:rsidRDefault="009B537B" w:rsidP="00C3620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537B" w:rsidRPr="00911049" w:rsidRDefault="009B537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95E9F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911049" w:rsidRDefault="00795E9F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911049" w:rsidRDefault="00795E9F" w:rsidP="00C3620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911049" w:rsidRDefault="00795E9F" w:rsidP="00795E9F">
            <w:pPr>
              <w:pStyle w:val="HTMLconformatoprevio"/>
              <w:jc w:val="right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sym w:font="Symbol" w:char="F0AE"/>
            </w:r>
          </w:p>
        </w:tc>
      </w:tr>
      <w:tr w:rsidR="00CE238E" w:rsidRPr="00911049" w:rsidTr="00CE238E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CE238E" w:rsidRPr="00CE238E" w:rsidRDefault="00CE238E" w:rsidP="00CE238E">
            <w:pPr>
              <w:pStyle w:val="HTMLconformatoprevi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Cabin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A03747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3747" w:rsidRPr="00911049" w:rsidRDefault="00A03747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Altimeter: reference pressure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3747" w:rsidRPr="00911049" w:rsidRDefault="00A03747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LAlt + 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747" w:rsidRPr="00911049" w:rsidRDefault="00A03747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A03747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3747" w:rsidRPr="00911049" w:rsidRDefault="00A03747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Radio Receiver: channel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3747" w:rsidRPr="00911049" w:rsidRDefault="00A03747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LAlt + C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747" w:rsidRPr="00911049" w:rsidRDefault="00A03747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C3620F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620F" w:rsidRPr="00911049" w:rsidRDefault="00C3620F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Window open / close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620F" w:rsidRPr="009B537B" w:rsidRDefault="00C3620F" w:rsidP="00C3620F">
            <w:pPr>
              <w:pStyle w:val="HTMLconformatoprevio"/>
              <w:rPr>
                <w:rFonts w:ascii="Arial Narrow" w:hAnsi="Arial Narrow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620F" w:rsidRPr="00911049" w:rsidRDefault="00C3620F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Canopy open</w:t>
            </w:r>
            <w:r w:rsidR="00706451" w:rsidRPr="00911049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 w:rsidR="00706451" w:rsidRPr="00911049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close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RAlt + C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B650C9" w:rsidRDefault="005838AB" w:rsidP="00C3620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06451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06451" w:rsidRPr="00911049" w:rsidRDefault="00706451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Eject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06451" w:rsidRPr="00911049" w:rsidRDefault="00706451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LCtl + 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451" w:rsidRPr="00B650C9" w:rsidRDefault="00706451" w:rsidP="00C3620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CE238E" w:rsidRPr="00911049" w:rsidTr="00CE238E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CE238E" w:rsidRPr="00911049" w:rsidRDefault="00CE238E" w:rsidP="00CE238E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CE238E">
              <w:rPr>
                <w:rFonts w:ascii="Arial Narrow" w:hAnsi="Arial Narrow"/>
                <w:b/>
              </w:rPr>
              <w:t>Lights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06451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06451" w:rsidRPr="00911049" w:rsidRDefault="00706451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Cockpit light on / 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06451" w:rsidRPr="00911049" w:rsidRDefault="00706451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451" w:rsidRPr="00911049" w:rsidRDefault="00706451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Landing lights on</w:t>
            </w:r>
            <w:r w:rsidR="00706451" w:rsidRPr="00911049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 w:rsidR="00706451" w:rsidRPr="00911049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RSht + L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Navigation lights on</w:t>
            </w:r>
            <w:r w:rsidR="00706451" w:rsidRPr="00911049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 w:rsidR="00706451" w:rsidRPr="00911049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RCtl + L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06451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06451" w:rsidRPr="00911049" w:rsidRDefault="00706451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Formation lights on / 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06451" w:rsidRPr="00911049" w:rsidRDefault="00706451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RAlt + L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451" w:rsidRPr="00911049" w:rsidRDefault="00706451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</w:tbl>
    <w:p w:rsidR="005838AB" w:rsidRPr="00911049" w:rsidRDefault="005838AB" w:rsidP="005838AB">
      <w:pPr>
        <w:pStyle w:val="HTMLconformatoprevio"/>
        <w:keepNext/>
        <w:tabs>
          <w:tab w:val="clear" w:pos="6412"/>
        </w:tabs>
        <w:spacing w:before="120" w:after="120"/>
        <w:ind w:left="142" w:right="85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Pr="00911049">
        <w:rPr>
          <w:rFonts w:ascii="Arial Narrow" w:hAnsi="Arial Narrow" w:cs="Arial"/>
          <w:b/>
        </w:rPr>
        <w:lastRenderedPageBreak/>
        <w:t>Plane engine controls</w:t>
      </w:r>
    </w:p>
    <w:tbl>
      <w:tblPr>
        <w:tblW w:w="6972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3853"/>
        <w:gridCol w:w="1701"/>
        <w:gridCol w:w="1418"/>
      </w:tblGrid>
      <w:tr w:rsidR="005838AB" w:rsidRPr="00911049" w:rsidTr="006E22D0">
        <w:trPr>
          <w:cantSplit/>
          <w:tblHeader/>
        </w:trPr>
        <w:tc>
          <w:tcPr>
            <w:tcW w:w="3853" w:type="dxa"/>
            <w:shd w:val="clear" w:color="auto" w:fill="BFBFBF"/>
            <w:vAlign w:val="center"/>
          </w:tcPr>
          <w:p w:rsidR="005838AB" w:rsidRPr="00911049" w:rsidRDefault="00465D0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5838AB" w:rsidRPr="00911049" w:rsidRDefault="00465D0C" w:rsidP="00C63427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1418" w:type="dxa"/>
            <w:shd w:val="clear" w:color="auto" w:fill="BFBFBF"/>
            <w:tcMar>
              <w:top w:w="0" w:type="dxa"/>
              <w:bottom w:w="0" w:type="dxa"/>
            </w:tcMar>
          </w:tcPr>
          <w:p w:rsidR="005838AB" w:rsidRPr="00911049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911049">
              <w:rPr>
                <w:rFonts w:ascii="Arial Narrow" w:hAnsi="Arial Narrow" w:cs="Arial"/>
                <w:b/>
                <w:bCs/>
              </w:rPr>
              <w:t>Joyst</w:t>
            </w:r>
            <w:r w:rsidR="0066220A">
              <w:rPr>
                <w:rFonts w:ascii="Arial Narrow" w:hAnsi="Arial Narrow" w:cs="Arial"/>
                <w:b/>
                <w:bCs/>
              </w:rPr>
              <w:t xml:space="preserve">. / </w:t>
            </w:r>
            <w:r w:rsidR="00746CF2" w:rsidRPr="00911049">
              <w:rPr>
                <w:rFonts w:ascii="Arial Narrow" w:hAnsi="Arial Narrow" w:cs="Arial"/>
                <w:b/>
                <w:bCs/>
              </w:rPr>
              <w:t>Mouse</w:t>
            </w: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Automatic mixtures and superchargers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LSht + 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Automatic radiators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LSht + R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Automatic RPM limiter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LSht + 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Engage engines start procedure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stop engine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CE238E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Engines throttle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911049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 xml:space="preserve">Minus </w:t>
            </w:r>
            <w:r w:rsidR="00B05CBB">
              <w:rPr>
                <w:rFonts w:ascii="Arial Narrow" w:hAnsi="Arial Narrow" w:cs="Arial"/>
                <w:bCs/>
              </w:rPr>
              <w:t xml:space="preserve"> </w:t>
            </w:r>
            <w:r w:rsidRPr="00911049">
              <w:rPr>
                <w:rFonts w:ascii="Arial Narrow" w:hAnsi="Arial Narrow" w:cs="Arial"/>
                <w:bCs/>
              </w:rPr>
              <w:t>/ Equals</w:t>
            </w:r>
            <w:r w:rsidR="00B05CBB">
              <w:rPr>
                <w:rFonts w:ascii="Arial Narrow" w:hAnsi="Arial Narrow" w:cs="Arial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746CF2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 w:cs="Arial"/>
                <w:bCs/>
                <w:lang w:val="en-US"/>
              </w:rPr>
              <w:t>Mouse Wheel</w:t>
            </w: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Propellers RPM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CE0A3B">
              <w:rPr>
                <w:rFonts w:ascii="Arial Narrow" w:hAnsi="Arial Narrow" w:cs="Arial"/>
                <w:bCs/>
                <w:lang w:val="en-US"/>
              </w:rPr>
              <w:t xml:space="preserve">RSht + Minus </w:t>
            </w:r>
            <w:r w:rsidR="00F2045F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  <w:r w:rsidRPr="00CE0A3B">
              <w:rPr>
                <w:rFonts w:ascii="Arial Narrow" w:hAnsi="Arial Narrow" w:cs="Arial"/>
                <w:bCs/>
                <w:lang w:val="en-US"/>
              </w:rPr>
              <w:t xml:space="preserve">/ </w:t>
            </w:r>
            <w:r w:rsidR="00746CF2" w:rsidRPr="00CE0A3B">
              <w:rPr>
                <w:rFonts w:ascii="Arial Narrow" w:hAnsi="Arial Narrow" w:cs="Arial"/>
                <w:bCs/>
                <w:lang w:val="en-US"/>
              </w:rPr>
              <w:br/>
            </w:r>
            <w:r w:rsidRPr="00CE0A3B">
              <w:rPr>
                <w:rFonts w:ascii="Arial Narrow" w:hAnsi="Arial Narrow" w:cs="Arial"/>
                <w:bCs/>
                <w:lang w:val="en-US"/>
              </w:rPr>
              <w:t>RSht + Equals</w:t>
            </w:r>
            <w:r w:rsidR="00257D14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Engines mixture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CE0A3B">
              <w:rPr>
                <w:rFonts w:ascii="Arial Narrow" w:hAnsi="Arial Narrow" w:cs="Arial"/>
                <w:bCs/>
                <w:lang w:val="en-US"/>
              </w:rPr>
              <w:t xml:space="preserve">RAlt + Minus </w:t>
            </w:r>
            <w:r w:rsidR="00F2045F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  <w:r w:rsidRPr="00CE0A3B">
              <w:rPr>
                <w:rFonts w:ascii="Arial Narrow" w:hAnsi="Arial Narrow" w:cs="Arial"/>
                <w:bCs/>
                <w:lang w:val="en-US"/>
              </w:rPr>
              <w:t xml:space="preserve">/ </w:t>
            </w:r>
            <w:r w:rsidR="00746CF2" w:rsidRPr="00CE0A3B">
              <w:rPr>
                <w:rFonts w:ascii="Arial Narrow" w:hAnsi="Arial Narrow" w:cs="Arial"/>
                <w:bCs/>
                <w:lang w:val="en-US"/>
              </w:rPr>
              <w:br/>
            </w:r>
            <w:r w:rsidRPr="00CE0A3B">
              <w:rPr>
                <w:rFonts w:ascii="Arial Narrow" w:hAnsi="Arial Narrow" w:cs="Arial"/>
                <w:bCs/>
                <w:lang w:val="en-US"/>
              </w:rPr>
              <w:t>RAlt + Equals</w:t>
            </w:r>
            <w:r w:rsidR="00257D14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Superchargers mode switch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LSht + 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engines boost on/off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LSht + B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propellers pitch control mode: manual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auto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RSht + 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Propellers: high pitch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RSht + Equals</w:t>
            </w:r>
            <w:r w:rsidR="00257D14">
              <w:rPr>
                <w:rFonts w:ascii="Arial Narrow" w:hAnsi="Arial Narrow" w:cs="Arial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Propellers: low pitch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RSht + Minus</w:t>
            </w:r>
            <w:r w:rsidR="00F2045F" w:rsidRPr="00911049">
              <w:rPr>
                <w:rFonts w:ascii="Arial Narrow" w:hAnsi="Arial Narrow" w:cs="Arial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Propellers feathering on</w:t>
            </w:r>
            <w:r w:rsidR="00746CF2" w:rsidRPr="00911049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 w:rsidR="00746CF2" w:rsidRPr="00911049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off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LCtl + F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water radiators control mode: manual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auto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RSht + R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CE0A3B">
              <w:rPr>
                <w:rFonts w:ascii="Arial Narrow" w:hAnsi="Arial Narrow"/>
                <w:lang w:val="en-US"/>
              </w:rPr>
              <w:t>Bf-109</w:t>
            </w:r>
            <w:r w:rsidR="00746CF2" w:rsidRPr="00CE0A3B">
              <w:rPr>
                <w:rFonts w:ascii="Arial Narrow" w:hAnsi="Arial Narrow"/>
                <w:lang w:val="en-US"/>
              </w:rPr>
              <w:t xml:space="preserve"> </w:t>
            </w:r>
            <w:r w:rsidRPr="00CE0A3B">
              <w:rPr>
                <w:rFonts w:ascii="Arial Narrow" w:hAnsi="Arial Narrow"/>
                <w:lang w:val="en-US"/>
              </w:rPr>
              <w:t>/</w:t>
            </w:r>
            <w:r w:rsidR="00746CF2" w:rsidRPr="00CE0A3B">
              <w:rPr>
                <w:rFonts w:ascii="Arial Narrow" w:hAnsi="Arial Narrow"/>
                <w:lang w:val="en-US"/>
              </w:rPr>
              <w:t xml:space="preserve"> </w:t>
            </w:r>
            <w:r w:rsidRPr="00CE0A3B">
              <w:rPr>
                <w:rFonts w:ascii="Arial Narrow" w:hAnsi="Arial Narrow"/>
                <w:lang w:val="en-US"/>
              </w:rPr>
              <w:t>110</w:t>
            </w:r>
            <w:r w:rsidR="006424C2" w:rsidRPr="00CE0A3B">
              <w:rPr>
                <w:rFonts w:ascii="Arial Narrow" w:hAnsi="Arial Narrow"/>
                <w:lang w:val="en-US"/>
              </w:rPr>
              <w:t>, Spitfire</w:t>
            </w:r>
            <w:r w:rsidRPr="00CE0A3B">
              <w:rPr>
                <w:rFonts w:ascii="Arial Narrow" w:hAnsi="Arial Narrow"/>
                <w:lang w:val="en-US"/>
              </w:rPr>
              <w:t xml:space="preserve"> water radiator: open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RCtl + Equals</w:t>
            </w:r>
            <w:r w:rsidR="00257D14">
              <w:rPr>
                <w:rFonts w:ascii="Arial Narrow" w:hAnsi="Arial Narrow" w:cs="Arial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CE0A3B">
              <w:rPr>
                <w:rFonts w:ascii="Arial Narrow" w:hAnsi="Arial Narrow"/>
                <w:lang w:val="en-US"/>
              </w:rPr>
              <w:t>Bf-109</w:t>
            </w:r>
            <w:r w:rsidR="00746CF2" w:rsidRPr="00CE0A3B">
              <w:rPr>
                <w:rFonts w:ascii="Arial Narrow" w:hAnsi="Arial Narrow"/>
                <w:lang w:val="en-US"/>
              </w:rPr>
              <w:t xml:space="preserve"> </w:t>
            </w:r>
            <w:r w:rsidRPr="00CE0A3B">
              <w:rPr>
                <w:rFonts w:ascii="Arial Narrow" w:hAnsi="Arial Narrow"/>
                <w:lang w:val="en-US"/>
              </w:rPr>
              <w:t>/</w:t>
            </w:r>
            <w:r w:rsidR="00746CF2" w:rsidRPr="00CE0A3B">
              <w:rPr>
                <w:rFonts w:ascii="Arial Narrow" w:hAnsi="Arial Narrow"/>
                <w:lang w:val="en-US"/>
              </w:rPr>
              <w:t xml:space="preserve"> </w:t>
            </w:r>
            <w:r w:rsidRPr="00CE0A3B">
              <w:rPr>
                <w:rFonts w:ascii="Arial Narrow" w:hAnsi="Arial Narrow"/>
                <w:lang w:val="en-US"/>
              </w:rPr>
              <w:t xml:space="preserve">110 </w:t>
            </w:r>
            <w:r w:rsidR="006424C2" w:rsidRPr="00CE0A3B">
              <w:rPr>
                <w:rFonts w:ascii="Arial Narrow" w:hAnsi="Arial Narrow"/>
                <w:lang w:val="en-US"/>
              </w:rPr>
              <w:t xml:space="preserve">Spitfire </w:t>
            </w:r>
            <w:r w:rsidRPr="00CE0A3B">
              <w:rPr>
                <w:rFonts w:ascii="Arial Narrow" w:hAnsi="Arial Narrow"/>
                <w:lang w:val="en-US"/>
              </w:rPr>
              <w:t>water radiator: close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RCtl + Minus</w:t>
            </w:r>
            <w:r w:rsidR="00257D14">
              <w:rPr>
                <w:rFonts w:ascii="Arial Narrow" w:hAnsi="Arial Narrow" w:cs="Arial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He-111,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Bf-110 oil radiator: open one step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RWin + Equals</w:t>
            </w:r>
            <w:r w:rsidR="00257D14">
              <w:rPr>
                <w:rFonts w:ascii="Arial Narrow" w:hAnsi="Arial Narrow" w:cs="Arial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He-111,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Bf-110 oil radiator: close one step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RWin + Minus</w:t>
            </w:r>
            <w:r w:rsidR="00F2045F" w:rsidRPr="00911049">
              <w:rPr>
                <w:rFonts w:ascii="Arial Narrow" w:hAnsi="Arial Narrow" w:cs="Arial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Water radiators shutters control axis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CE0A3B">
              <w:rPr>
                <w:rFonts w:ascii="Arial Narrow" w:hAnsi="Arial Narrow" w:cs="Arial"/>
                <w:bCs/>
                <w:lang w:val="en-US"/>
              </w:rPr>
              <w:t xml:space="preserve">RCtl + Minus </w:t>
            </w:r>
            <w:r w:rsidR="00257D14" w:rsidRPr="00CE0A3B">
              <w:rPr>
                <w:rFonts w:ascii="Arial Narrow" w:hAnsi="Arial Narrow" w:cs="Arial"/>
                <w:b/>
                <w:bCs/>
                <w:lang w:val="en-US"/>
              </w:rPr>
              <w:t xml:space="preserve"> </w:t>
            </w:r>
            <w:r w:rsidRPr="00CE0A3B">
              <w:rPr>
                <w:rFonts w:ascii="Arial Narrow" w:hAnsi="Arial Narrow" w:cs="Arial"/>
                <w:bCs/>
                <w:lang w:val="en-US"/>
              </w:rPr>
              <w:t xml:space="preserve">/ </w:t>
            </w:r>
            <w:r w:rsidR="00911049" w:rsidRPr="00CE0A3B">
              <w:rPr>
                <w:rFonts w:ascii="Arial Narrow" w:hAnsi="Arial Narrow" w:cs="Arial"/>
                <w:bCs/>
                <w:lang w:val="en-US"/>
              </w:rPr>
              <w:br/>
            </w:r>
            <w:r w:rsidRPr="00CE0A3B">
              <w:rPr>
                <w:rFonts w:ascii="Arial Narrow" w:hAnsi="Arial Narrow" w:cs="Arial"/>
                <w:bCs/>
                <w:lang w:val="en-US"/>
              </w:rPr>
              <w:t>RCtl + Equals</w:t>
            </w:r>
            <w:r w:rsidR="00257D14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5838AB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Oil radiators shutters control axis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CE0A3B">
              <w:rPr>
                <w:rFonts w:ascii="Arial Narrow" w:hAnsi="Arial Narrow" w:cs="Arial"/>
                <w:bCs/>
                <w:lang w:val="en-US"/>
              </w:rPr>
              <w:t xml:space="preserve">RWin + Minus </w:t>
            </w:r>
            <w:r w:rsidR="00257D14" w:rsidRPr="00CE0A3B">
              <w:rPr>
                <w:rFonts w:ascii="Arial Narrow" w:hAnsi="Arial Narrow" w:cs="Arial"/>
                <w:b/>
                <w:bCs/>
                <w:lang w:val="en-US"/>
              </w:rPr>
              <w:t xml:space="preserve"> </w:t>
            </w:r>
            <w:r w:rsidRPr="00CE0A3B">
              <w:rPr>
                <w:rFonts w:ascii="Arial Narrow" w:hAnsi="Arial Narrow" w:cs="Arial"/>
                <w:bCs/>
                <w:lang w:val="en-US"/>
              </w:rPr>
              <w:t xml:space="preserve">/ </w:t>
            </w:r>
            <w:r w:rsidR="00257D14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  <w:r w:rsidR="00746CF2" w:rsidRPr="00CE0A3B">
              <w:rPr>
                <w:rFonts w:ascii="Arial Narrow" w:hAnsi="Arial Narrow" w:cs="Arial"/>
                <w:bCs/>
                <w:lang w:val="en-US"/>
              </w:rPr>
              <w:br/>
            </w:r>
            <w:r w:rsidRPr="00CE0A3B">
              <w:rPr>
                <w:rFonts w:ascii="Arial Narrow" w:hAnsi="Arial Narrow" w:cs="Arial"/>
                <w:bCs/>
                <w:lang w:val="en-US"/>
              </w:rPr>
              <w:t>RWin + Equals</w:t>
            </w:r>
            <w:r w:rsidR="00257D14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5838AB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Engines inlet cowl shutters control (I-16,</w:t>
            </w:r>
            <w:r w:rsid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La-5,</w:t>
            </w:r>
            <w:r w:rsid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Ju 52)</w:t>
            </w:r>
            <w:r w:rsidR="006424C2">
              <w:rPr>
                <w:rFonts w:ascii="Arial Narrow" w:hAnsi="Arial Narrow"/>
                <w:lang w:val="en-US"/>
              </w:rPr>
              <w:t xml:space="preserve">, A-20 upper </w:t>
            </w:r>
            <w:r w:rsidR="0066220A">
              <w:rPr>
                <w:rFonts w:ascii="Arial Narrow" w:hAnsi="Arial Narrow"/>
                <w:lang w:val="en-US"/>
              </w:rPr>
              <w:t>cowl flaps, P-47 intercooler shutter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CE0A3B">
              <w:rPr>
                <w:rFonts w:ascii="Arial Narrow" w:hAnsi="Arial Narrow" w:cs="Arial"/>
                <w:bCs/>
                <w:lang w:val="en-US"/>
              </w:rPr>
              <w:t>LCtl + Minus</w:t>
            </w:r>
            <w:r w:rsidR="00F2045F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  <w:r w:rsidRPr="00CE0A3B">
              <w:rPr>
                <w:rFonts w:ascii="Arial Narrow" w:hAnsi="Arial Narrow" w:cs="Arial"/>
                <w:bCs/>
                <w:lang w:val="en-US"/>
              </w:rPr>
              <w:t xml:space="preserve"> / </w:t>
            </w:r>
            <w:r w:rsidR="00746CF2" w:rsidRPr="00CE0A3B">
              <w:rPr>
                <w:rFonts w:ascii="Arial Narrow" w:hAnsi="Arial Narrow" w:cs="Arial"/>
                <w:bCs/>
                <w:lang w:val="en-US"/>
              </w:rPr>
              <w:br/>
            </w:r>
            <w:r w:rsidRPr="00CE0A3B">
              <w:rPr>
                <w:rFonts w:ascii="Arial Narrow" w:hAnsi="Arial Narrow" w:cs="Arial"/>
                <w:bCs/>
                <w:lang w:val="en-US"/>
              </w:rPr>
              <w:t>LCtl + Equals</w:t>
            </w:r>
            <w:r w:rsidR="00257D14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5838AB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 xml:space="preserve">Engines outlet cowl shutters control </w:t>
            </w:r>
            <w:r w:rsidR="00911049">
              <w:rPr>
                <w:rFonts w:ascii="Arial Narrow" w:hAnsi="Arial Narrow"/>
                <w:lang w:val="en-US"/>
              </w:rPr>
              <w:br/>
            </w:r>
            <w:r w:rsidRPr="00911049">
              <w:rPr>
                <w:rFonts w:ascii="Arial Narrow" w:hAnsi="Arial Narrow"/>
                <w:lang w:val="en-US"/>
              </w:rPr>
              <w:t>(</w:t>
            </w:r>
            <w:r w:rsidR="0066220A">
              <w:rPr>
                <w:rFonts w:ascii="Arial Narrow" w:hAnsi="Arial Narrow"/>
                <w:lang w:val="en-US"/>
              </w:rPr>
              <w:t xml:space="preserve">A-20, FW 190 A5/A8, </w:t>
            </w:r>
            <w:r w:rsidRPr="00911049">
              <w:rPr>
                <w:rFonts w:ascii="Arial Narrow" w:hAnsi="Arial Narrow"/>
                <w:lang w:val="en-US"/>
              </w:rPr>
              <w:t>La-5,</w:t>
            </w:r>
            <w:r w:rsid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Ju 88,</w:t>
            </w:r>
            <w:r w:rsid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P-40</w:t>
            </w:r>
            <w:r w:rsidR="0066220A">
              <w:rPr>
                <w:rFonts w:ascii="Arial Narrow" w:hAnsi="Arial Narrow"/>
                <w:lang w:val="en-US"/>
              </w:rPr>
              <w:t>, P-47</w:t>
            </w:r>
            <w:r w:rsidRPr="00911049">
              <w:rPr>
                <w:rFonts w:ascii="Arial Narrow" w:hAnsi="Arial Narrow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CE0A3B">
              <w:rPr>
                <w:rFonts w:ascii="Arial Narrow" w:hAnsi="Arial Narrow" w:cs="Arial"/>
                <w:bCs/>
                <w:lang w:val="en-US"/>
              </w:rPr>
              <w:t>LAlt + Minus</w:t>
            </w:r>
            <w:r w:rsidR="00F2045F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  <w:r w:rsidRPr="00CE0A3B">
              <w:rPr>
                <w:rFonts w:ascii="Arial Narrow" w:hAnsi="Arial Narrow" w:cs="Arial"/>
                <w:bCs/>
                <w:lang w:val="en-US"/>
              </w:rPr>
              <w:t xml:space="preserve"> / </w:t>
            </w:r>
            <w:r w:rsidR="00746CF2" w:rsidRPr="00CE0A3B">
              <w:rPr>
                <w:rFonts w:ascii="Arial Narrow" w:hAnsi="Arial Narrow" w:cs="Arial"/>
                <w:bCs/>
                <w:lang w:val="en-US"/>
              </w:rPr>
              <w:br/>
            </w:r>
            <w:r w:rsidRPr="00CE0A3B">
              <w:rPr>
                <w:rFonts w:ascii="Arial Narrow" w:hAnsi="Arial Narrow" w:cs="Arial"/>
                <w:bCs/>
                <w:lang w:val="en-US"/>
              </w:rPr>
              <w:t>LAlt + Equals</w:t>
            </w:r>
            <w:r w:rsidR="00257D14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common control of engines on/off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engine 1 control on/off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engine 2 control on/off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engine 3 control on/off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95E9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911049" w:rsidRDefault="00795E9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911049" w:rsidRDefault="00795E9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911049" w:rsidRDefault="00795E9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9B537B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537B" w:rsidRPr="00911049" w:rsidRDefault="009B537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537B" w:rsidRPr="00911049" w:rsidRDefault="009B537B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537B" w:rsidRPr="00911049" w:rsidRDefault="009B537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66220A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20A" w:rsidRPr="00911049" w:rsidRDefault="0066220A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220A" w:rsidRPr="00911049" w:rsidRDefault="0066220A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20A" w:rsidRPr="00911049" w:rsidRDefault="0066220A" w:rsidP="0066220A">
            <w:pPr>
              <w:pStyle w:val="HTMLconformatoprevi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sym w:font="Symbol" w:char="F0AE"/>
            </w: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Engage engine 1 start procedure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stop engine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RCtl + 1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1 throttle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1 propeller RPM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1 mixture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614A0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CE0A3B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CE0A3B">
              <w:rPr>
                <w:rFonts w:ascii="Arial Narrow" w:hAnsi="Arial Narrow"/>
                <w:lang w:val="en-US"/>
              </w:rPr>
              <w:t>Fokker D.VIIF engine: altitude throttle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4A0" w:rsidRPr="00CE0A3B" w:rsidRDefault="007614A0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CE0A3B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1 supercharger mode switch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614A0" w:rsidRPr="00384FD7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</w:rPr>
              <w:t xml:space="preserve">Engine 1 </w:t>
            </w:r>
            <w:r>
              <w:rPr>
                <w:rFonts w:ascii="Arial Narrow" w:hAnsi="Arial Narrow"/>
              </w:rPr>
              <w:t xml:space="preserve">turbo </w:t>
            </w:r>
            <w:r w:rsidRPr="00911049">
              <w:rPr>
                <w:rFonts w:ascii="Arial Narrow" w:hAnsi="Arial Narrow"/>
              </w:rPr>
              <w:t>supercharger</w:t>
            </w:r>
            <w:r>
              <w:rPr>
                <w:rFonts w:ascii="Arial Narrow" w:hAnsi="Arial Narrow"/>
              </w:rPr>
              <w:t xml:space="preserve">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boost switch on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off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propeller pitch control mode</w:t>
            </w:r>
            <w:r w:rsidR="007614A0">
              <w:rPr>
                <w:rFonts w:ascii="Arial Narrow" w:hAnsi="Arial Narrow"/>
                <w:lang w:val="en-US"/>
              </w:rPr>
              <w:t xml:space="preserve"> switch</w:t>
            </w:r>
            <w:r w:rsidRPr="00911049">
              <w:rPr>
                <w:rFonts w:ascii="Arial Narrow" w:hAnsi="Arial Narrow"/>
                <w:lang w:val="en-US"/>
              </w:rPr>
              <w:t xml:space="preserve">: </w:t>
            </w:r>
            <w:r w:rsidR="007614A0">
              <w:rPr>
                <w:rFonts w:ascii="Arial Narrow" w:hAnsi="Arial Narrow"/>
                <w:lang w:val="en-US"/>
              </w:rPr>
              <w:br/>
            </w:r>
            <w:r w:rsidRPr="00911049">
              <w:rPr>
                <w:rFonts w:ascii="Arial Narrow" w:hAnsi="Arial Narrow"/>
                <w:lang w:val="en-US"/>
              </w:rPr>
              <w:t>manual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auto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propeller: manual high pitch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propeller: manual low pitch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water radiator shutters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oil radiator shutters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inlet cowl shutters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outlet cowl shutters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Engage engine 2 start procedure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stop engine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RCtl + 2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2 throttle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2 propeller RPM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2 mixture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2 supercharger mode switch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614A0" w:rsidRPr="00384FD7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</w:rPr>
              <w:t xml:space="preserve">Engine </w:t>
            </w:r>
            <w:r>
              <w:rPr>
                <w:rFonts w:ascii="Arial Narrow" w:hAnsi="Arial Narrow"/>
              </w:rPr>
              <w:t>2</w:t>
            </w:r>
            <w:r w:rsidRPr="00911049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turbo </w:t>
            </w:r>
            <w:r w:rsidRPr="00911049">
              <w:rPr>
                <w:rFonts w:ascii="Arial Narrow" w:hAnsi="Arial Narrow"/>
              </w:rPr>
              <w:t>supercharger</w:t>
            </w:r>
            <w:r>
              <w:rPr>
                <w:rFonts w:ascii="Arial Narrow" w:hAnsi="Arial Narrow"/>
              </w:rPr>
              <w:t xml:space="preserve">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boost switch on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off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 xml:space="preserve">Engine 2 propeller </w:t>
            </w:r>
            <w:r w:rsidR="00412FDB" w:rsidRPr="00911049">
              <w:rPr>
                <w:rFonts w:ascii="Arial Narrow" w:hAnsi="Arial Narrow"/>
                <w:lang w:val="en-US"/>
              </w:rPr>
              <w:t>pitch control mode</w:t>
            </w:r>
            <w:r w:rsidR="007614A0">
              <w:rPr>
                <w:rFonts w:ascii="Arial Narrow" w:hAnsi="Arial Narrow"/>
                <w:lang w:val="en-US"/>
              </w:rPr>
              <w:t xml:space="preserve"> switch</w:t>
            </w:r>
            <w:r w:rsidR="00412FDB" w:rsidRPr="00911049">
              <w:rPr>
                <w:rFonts w:ascii="Arial Narrow" w:hAnsi="Arial Narrow"/>
                <w:lang w:val="en-US"/>
              </w:rPr>
              <w:t xml:space="preserve">: </w:t>
            </w:r>
            <w:r w:rsidR="007614A0">
              <w:rPr>
                <w:rFonts w:ascii="Arial Narrow" w:hAnsi="Arial Narrow"/>
                <w:lang w:val="en-US"/>
              </w:rPr>
              <w:br/>
            </w:r>
            <w:r w:rsidR="00412FDB" w:rsidRPr="00911049">
              <w:rPr>
                <w:rFonts w:ascii="Arial Narrow" w:hAnsi="Arial Narrow"/>
                <w:lang w:val="en-US"/>
              </w:rPr>
              <w:t>manual / auto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propeller: manual high pitch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propeller: manual low pitch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water radiator shutters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oil radiator shutters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outlet cowl shutters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inlet cowl shutters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7614A0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4A0" w:rsidRPr="00CE0A3B" w:rsidRDefault="007614A0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CE0A3B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7614A0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4A0" w:rsidRPr="00CE0A3B" w:rsidRDefault="007614A0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CE0A3B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795E9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911049" w:rsidRDefault="00795E9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CE0A3B" w:rsidRDefault="00795E9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CE0A3B" w:rsidRDefault="00795E9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7614A0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4A0" w:rsidRPr="00CE0A3B" w:rsidRDefault="007614A0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7614A0">
            <w:pPr>
              <w:pStyle w:val="HTMLconformatoprevi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sym w:font="Symbol" w:char="F0AE"/>
            </w: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Engage engine 3 start procedure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stop engine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RCtl + 3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3 throttle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3 mixture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3 oil radiator shutters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465D0C" w:rsidTr="006E22D0"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3 inlet cowl shutters control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6A2CE4" w:rsidTr="006E22D0">
        <w:tc>
          <w:tcPr>
            <w:tcW w:w="3853" w:type="dxa"/>
            <w:shd w:val="clear" w:color="auto" w:fill="auto"/>
            <w:vAlign w:val="center"/>
          </w:tcPr>
          <w:p w:rsidR="00F83E3F" w:rsidRPr="00911049" w:rsidRDefault="006B0C1D" w:rsidP="00A03747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Interconnect throttle and prop controls on / off</w:t>
            </w:r>
          </w:p>
        </w:tc>
        <w:tc>
          <w:tcPr>
            <w:tcW w:w="1701" w:type="dxa"/>
            <w:vAlign w:val="center"/>
          </w:tcPr>
          <w:p w:rsidR="00F83E3F" w:rsidRPr="00911049" w:rsidRDefault="006B0C1D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>LSht + 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6B0C1D" w:rsidRPr="006A2CE4" w:rsidTr="006E22D0">
        <w:tc>
          <w:tcPr>
            <w:tcW w:w="3853" w:type="dxa"/>
            <w:shd w:val="clear" w:color="auto" w:fill="auto"/>
            <w:vAlign w:val="center"/>
          </w:tcPr>
          <w:p w:rsidR="006B0C1D" w:rsidRPr="00911049" w:rsidRDefault="006B0C1D" w:rsidP="006B0C1D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Interconnect throttle and turbo controls on / off</w:t>
            </w:r>
          </w:p>
        </w:tc>
        <w:tc>
          <w:tcPr>
            <w:tcW w:w="1701" w:type="dxa"/>
            <w:vAlign w:val="center"/>
          </w:tcPr>
          <w:p w:rsidR="006B0C1D" w:rsidRPr="00911049" w:rsidRDefault="006B0C1D" w:rsidP="006B0C1D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>LAlt + 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0C1D" w:rsidRPr="00911049" w:rsidRDefault="006B0C1D" w:rsidP="006B0C1D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</w:tbl>
    <w:p w:rsidR="005838AB" w:rsidRPr="004E4352" w:rsidRDefault="005838AB" w:rsidP="005838AB">
      <w:pPr>
        <w:pStyle w:val="HTMLconformatoprevio"/>
        <w:keepNext/>
        <w:tabs>
          <w:tab w:val="clear" w:pos="6412"/>
          <w:tab w:val="left" w:pos="6379"/>
        </w:tabs>
        <w:spacing w:after="120"/>
        <w:ind w:left="142" w:right="85"/>
        <w:jc w:val="center"/>
        <w:outlineLvl w:val="0"/>
        <w:rPr>
          <w:rFonts w:ascii="Arial Narrow" w:hAnsi="Arial Narrow" w:cs="Arial"/>
          <w:b/>
          <w:szCs w:val="18"/>
        </w:rPr>
      </w:pPr>
      <w:r w:rsidRPr="00A115F9">
        <w:rPr>
          <w:rFonts w:ascii="Arial Narrow" w:hAnsi="Arial Narrow" w:cs="Arial"/>
          <w:b/>
          <w:sz w:val="18"/>
          <w:szCs w:val="18"/>
          <w:lang w:val="en-US"/>
        </w:rPr>
        <w:br w:type="page"/>
      </w:r>
      <w:r w:rsidRPr="004E4352">
        <w:rPr>
          <w:rFonts w:ascii="Arial Narrow" w:hAnsi="Arial Narrow" w:cs="Arial"/>
          <w:b/>
          <w:szCs w:val="18"/>
        </w:rPr>
        <w:lastRenderedPageBreak/>
        <w:t>Weapons controls</w:t>
      </w:r>
    </w:p>
    <w:tbl>
      <w:tblPr>
        <w:tblW w:w="722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119"/>
        <w:gridCol w:w="1984"/>
        <w:gridCol w:w="2126"/>
      </w:tblGrid>
      <w:tr w:rsidR="005838AB" w:rsidRPr="004E4352" w:rsidTr="00E22BC4">
        <w:trPr>
          <w:tblHeader/>
        </w:trPr>
        <w:tc>
          <w:tcPr>
            <w:tcW w:w="3119" w:type="dxa"/>
            <w:shd w:val="clear" w:color="auto" w:fill="BFBFBF"/>
            <w:vAlign w:val="center"/>
          </w:tcPr>
          <w:p w:rsidR="005838AB" w:rsidRPr="004E4352" w:rsidRDefault="00465D0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5838AB" w:rsidRPr="004E4352" w:rsidRDefault="00465D0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2126" w:type="dxa"/>
            <w:shd w:val="clear" w:color="auto" w:fill="BFBFBF"/>
          </w:tcPr>
          <w:p w:rsidR="005838AB" w:rsidRPr="004E4352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4E4352">
              <w:rPr>
                <w:rFonts w:ascii="Arial Narrow" w:hAnsi="Arial Narrow" w:cs="Arial"/>
                <w:b/>
                <w:bCs/>
              </w:rPr>
              <w:t>Joystick</w:t>
            </w:r>
            <w:r w:rsidR="004E4352" w:rsidRPr="004E4352">
              <w:rPr>
                <w:rFonts w:ascii="Arial Narrow" w:hAnsi="Arial Narrow" w:cs="Arial"/>
                <w:b/>
                <w:bCs/>
              </w:rPr>
              <w:t xml:space="preserve"> / Mouse</w:t>
            </w:r>
          </w:p>
        </w:tc>
      </w:tr>
      <w:tr w:rsidR="005838AB" w:rsidRPr="00CE238E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5838AB" w:rsidP="00C63427">
            <w:pPr>
              <w:pStyle w:val="HTMLconformatoprevio"/>
              <w:rPr>
                <w:rFonts w:ascii="Arial Narrow" w:hAnsi="Arial Narrow"/>
              </w:rPr>
            </w:pPr>
            <w:bookmarkStart w:id="0" w:name="_Hlk2196844"/>
            <w:r w:rsidRPr="004E4352">
              <w:rPr>
                <w:rFonts w:ascii="Arial Narrow" w:hAnsi="Arial Narrow"/>
              </w:rPr>
              <w:t>Fire all guns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5838AB" w:rsidP="00C63427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Space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38AB" w:rsidRPr="004E4352" w:rsidRDefault="004E4352" w:rsidP="00C63427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Mouse Left Button</w:t>
            </w:r>
          </w:p>
        </w:tc>
      </w:tr>
      <w:tr w:rsidR="005838AB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5838AB" w:rsidP="00C63427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Fire weapon group 1</w:t>
            </w:r>
            <w:r w:rsidR="003B484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5838AB" w:rsidP="00C6342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RAlt + Space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38AB" w:rsidRPr="004E4352" w:rsidRDefault="004E4352" w:rsidP="00C63427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RAlt + Mouse Left Button</w:t>
            </w:r>
          </w:p>
        </w:tc>
      </w:tr>
      <w:tr w:rsidR="005838AB" w:rsidRPr="00465D0C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5838AB" w:rsidP="00C63427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Fire weapon group 2</w:t>
            </w:r>
            <w:r w:rsidR="003B484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5838AB" w:rsidP="00C6342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LAlt + Space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38AB" w:rsidRPr="004E4352" w:rsidRDefault="004E4352" w:rsidP="00C63427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LAlt + Mouse Left Button</w:t>
            </w:r>
          </w:p>
        </w:tc>
      </w:tr>
      <w:tr w:rsidR="007C0318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C0318" w:rsidRPr="004E4352" w:rsidRDefault="007C0318" w:rsidP="00C63427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Fire </w:t>
            </w:r>
            <w:r w:rsidR="00757239">
              <w:rPr>
                <w:rFonts w:ascii="Arial Narrow" w:hAnsi="Arial Narrow"/>
              </w:rPr>
              <w:t>weapon group 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C0318" w:rsidRPr="004E4352" w:rsidRDefault="00757239" w:rsidP="00C63427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RCtl + Space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0318" w:rsidRPr="004E4352" w:rsidRDefault="00757239" w:rsidP="00C6342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R</w:t>
            </w:r>
            <w:r>
              <w:rPr>
                <w:rFonts w:ascii="Arial Narrow" w:hAnsi="Arial Narrow"/>
                <w:lang w:val="en-US"/>
              </w:rPr>
              <w:t>Ctl</w:t>
            </w:r>
            <w:r w:rsidRPr="004E4352">
              <w:rPr>
                <w:rFonts w:ascii="Arial Narrow" w:hAnsi="Arial Narrow"/>
                <w:lang w:val="en-US"/>
              </w:rPr>
              <w:t xml:space="preserve"> + Mouse Left Button</w:t>
            </w:r>
          </w:p>
        </w:tc>
      </w:tr>
      <w:tr w:rsidR="004C072B" w:rsidRPr="00CE238E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C072B" w:rsidRPr="004E4352" w:rsidRDefault="004C072B" w:rsidP="00C63427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Reload all guns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C072B" w:rsidRPr="004E4352" w:rsidRDefault="004C072B" w:rsidP="00C6342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 xml:space="preserve">LAlt + R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72B" w:rsidRPr="004E4352" w:rsidRDefault="004C072B" w:rsidP="00C63427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Mouse Middle Button</w:t>
            </w:r>
          </w:p>
        </w:tc>
      </w:tr>
      <w:tr w:rsidR="00F97FF4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Select ammunition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G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F97FF4" w:rsidRPr="004E4352" w:rsidTr="00F97FF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F97FF4" w:rsidRPr="00F97FF4" w:rsidRDefault="00F97FF4" w:rsidP="00F97FF4">
            <w:pPr>
              <w:pStyle w:val="HTMLconformatoprevio"/>
              <w:jc w:val="center"/>
              <w:rPr>
                <w:rFonts w:ascii="Arial Narrow" w:hAnsi="Arial Narrow"/>
                <w:b/>
                <w:lang w:val="en-US"/>
              </w:rPr>
            </w:pPr>
            <w:r w:rsidRPr="00F97FF4">
              <w:rPr>
                <w:rFonts w:ascii="Arial Narrow" w:hAnsi="Arial Narrow"/>
                <w:b/>
                <w:lang w:val="en-US"/>
              </w:rPr>
              <w:t>Gunsight</w:t>
            </w:r>
            <w:r w:rsidR="00D42635">
              <w:rPr>
                <w:rFonts w:ascii="Arial Narrow" w:hAnsi="Arial Narrow"/>
                <w:b/>
                <w:lang w:val="en-US"/>
              </w:rPr>
              <w:t xml:space="preserve"> / Visor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4E4352" w:rsidRDefault="00F97FF4" w:rsidP="00C63427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FF4" w:rsidRPr="004E4352" w:rsidRDefault="00F97FF4" w:rsidP="00C63427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4E4352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Gusight filter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4E4352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LAlt + F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4E4352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Default="00D42635" w:rsidP="004E4352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Gusight position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Default="00D42635" w:rsidP="004E4352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Ralt + F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4E4352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Default="00D42635" w:rsidP="004E4352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Gusight mode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Default="00D42635" w:rsidP="004E4352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LAlt + M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4E4352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F97FF4" w:rsidRPr="00465D0C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Gunsight range adjustment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E22BC4" w:rsidRDefault="00F97FF4" w:rsidP="004E4352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22BC4">
              <w:rPr>
                <w:rFonts w:ascii="Arial Narrow" w:hAnsi="Arial Narrow"/>
                <w:lang w:val="en-US"/>
              </w:rPr>
              <w:t>RAlt + Semicolon /</w:t>
            </w:r>
            <w:r w:rsidRPr="00E22BC4">
              <w:rPr>
                <w:rFonts w:ascii="Arial Narrow" w:hAnsi="Arial Narrow"/>
                <w:lang w:val="en-US"/>
              </w:rPr>
              <w:br/>
              <w:t>RAlt + Period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FF4" w:rsidRPr="00E22BC4" w:rsidRDefault="00F97FF4" w:rsidP="004E4352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97FF4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Gunsight horizontal adjustment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Comma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br/>
            </w:r>
            <w:r w:rsidRPr="004E4352">
              <w:rPr>
                <w:rFonts w:ascii="Arial Narrow" w:hAnsi="Arial Narrow"/>
              </w:rPr>
              <w:t>RAlt + Slash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F97FF4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Gunsight reset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E22BC4" w:rsidRDefault="00F97FF4" w:rsidP="004E4352">
            <w:pPr>
              <w:pStyle w:val="HTMLconformatoprevio"/>
              <w:rPr>
                <w:rFonts w:ascii="Arial Narrow" w:hAnsi="Arial Narrow"/>
                <w:b/>
              </w:rPr>
            </w:pPr>
            <w:r w:rsidRPr="004E4352">
              <w:rPr>
                <w:rFonts w:ascii="Arial Narrow" w:hAnsi="Arial Narrow"/>
              </w:rPr>
              <w:t>RAlt + Apostrophe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bookmarkEnd w:id="0"/>
      <w:tr w:rsidR="00D42635" w:rsidRPr="00465D0C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Visor</w:t>
            </w:r>
            <w:r w:rsidRPr="004E4352">
              <w:rPr>
                <w:rFonts w:ascii="Arial Narrow" w:hAnsi="Arial Narrow"/>
              </w:rPr>
              <w:t xml:space="preserve"> range adjustment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E22BC4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RSht</w:t>
            </w:r>
            <w:r w:rsidRPr="00E22BC4">
              <w:rPr>
                <w:rFonts w:ascii="Arial Narrow" w:hAnsi="Arial Narrow"/>
                <w:lang w:val="en-US"/>
              </w:rPr>
              <w:t xml:space="preserve"> + Semicolon  /</w:t>
            </w:r>
            <w:r w:rsidRPr="00E22BC4">
              <w:rPr>
                <w:rFonts w:ascii="Arial Narrow" w:hAnsi="Arial Narrow"/>
                <w:lang w:val="en-US"/>
              </w:rPr>
              <w:br/>
            </w:r>
            <w:r>
              <w:rPr>
                <w:rFonts w:ascii="Arial Narrow" w:hAnsi="Arial Narrow"/>
                <w:lang w:val="en-US"/>
              </w:rPr>
              <w:t>RSht</w:t>
            </w:r>
            <w:r w:rsidRPr="00E22BC4">
              <w:rPr>
                <w:rFonts w:ascii="Arial Narrow" w:hAnsi="Arial Narrow"/>
                <w:lang w:val="en-US"/>
              </w:rPr>
              <w:t xml:space="preserve"> + Period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CE0A3B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Visor</w:t>
            </w:r>
            <w:r w:rsidRPr="004E4352">
              <w:rPr>
                <w:rFonts w:ascii="Arial Narrow" w:hAnsi="Arial Narrow"/>
              </w:rPr>
              <w:t xml:space="preserve"> horizontal adjustment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RSht</w:t>
            </w:r>
            <w:r w:rsidRPr="004E4352">
              <w:rPr>
                <w:rFonts w:ascii="Arial Narrow" w:hAnsi="Arial Narrow"/>
              </w:rPr>
              <w:t xml:space="preserve"> + Comma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br/>
              <w:t>RSht</w:t>
            </w:r>
            <w:r w:rsidRPr="004E4352">
              <w:rPr>
                <w:rFonts w:ascii="Arial Narrow" w:hAnsi="Arial Narrow"/>
              </w:rPr>
              <w:t xml:space="preserve"> + Slash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Visor</w:t>
            </w:r>
            <w:r w:rsidRPr="004E4352">
              <w:rPr>
                <w:rFonts w:ascii="Arial Narrow" w:hAnsi="Arial Narrow"/>
              </w:rPr>
              <w:t xml:space="preserve"> reset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E22BC4" w:rsidRDefault="00D42635" w:rsidP="00D42635">
            <w:pPr>
              <w:pStyle w:val="HTMLconformatoprevi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>RSht</w:t>
            </w:r>
            <w:r w:rsidRPr="004E4352">
              <w:rPr>
                <w:rFonts w:ascii="Arial Narrow" w:hAnsi="Arial Narrow"/>
              </w:rPr>
              <w:t xml:space="preserve"> + Apostrophe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571829" w:rsidRPr="004E4352" w:rsidRDefault="00571829" w:rsidP="00D42635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280990">
              <w:rPr>
                <w:rFonts w:ascii="Arial Narrow" w:hAnsi="Arial Narrow"/>
                <w:b/>
              </w:rPr>
              <w:t>Bombing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Bomb sight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V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Drop bombs mode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LWin + B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Drop bombs delay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LCtl + B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Bomb bay doors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CE0A3B" w:rsidRDefault="00571829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CE0A3B">
              <w:rPr>
                <w:rFonts w:ascii="Arial Narrow" w:hAnsi="Arial Narrow"/>
                <w:lang w:val="en-US"/>
              </w:rPr>
              <w:t>Drop bombs [contain, paratr., smoke]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B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Bomb safety switch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LWin + S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571829" w:rsidRPr="004E4352" w:rsidRDefault="00571829" w:rsidP="00D42635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C072B">
              <w:rPr>
                <w:rFonts w:ascii="Arial Narrow" w:hAnsi="Arial Narrow"/>
                <w:b/>
              </w:rPr>
              <w:t>Rockets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Launch rockets mode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LWin + R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Launch rockets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Jettison stores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LSht + D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84B43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4B43" w:rsidRDefault="00784B43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4B43" w:rsidRDefault="00784B43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B43" w:rsidRPr="004E4352" w:rsidRDefault="00784B43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9B537B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537B" w:rsidRDefault="009B537B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537B" w:rsidRDefault="009B537B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37B" w:rsidRPr="004E4352" w:rsidRDefault="009B537B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F76E4D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Default="00F76E4D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Default="00F76E4D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E4D" w:rsidRPr="004E4352" w:rsidRDefault="00F76E4D" w:rsidP="00F76E4D">
            <w:pPr>
              <w:pStyle w:val="HTMLconformatoprevio"/>
              <w:jc w:val="right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sym w:font="Symbol" w:char="F0AE"/>
            </w:r>
          </w:p>
        </w:tc>
      </w:tr>
      <w:tr w:rsidR="00D42635" w:rsidRPr="004E4352" w:rsidTr="00F97FF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D42635" w:rsidRPr="00D42635" w:rsidRDefault="00D42635" w:rsidP="00D42635">
            <w:pPr>
              <w:pStyle w:val="HTMLconformatoprevio"/>
              <w:jc w:val="center"/>
              <w:rPr>
                <w:rFonts w:ascii="Arial Narrow" w:hAnsi="Arial Narrow"/>
                <w:b/>
                <w:lang w:val="en-US"/>
              </w:rPr>
            </w:pPr>
            <w:r w:rsidRPr="00D42635">
              <w:rPr>
                <w:rFonts w:ascii="Arial Narrow" w:hAnsi="Arial Narrow"/>
                <w:b/>
                <w:lang w:val="en-US"/>
              </w:rPr>
              <w:t>Personal weapon / flare pistol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571829">
            <w:pPr>
              <w:pStyle w:val="HTMLconformatoprevio"/>
              <w:jc w:val="right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Remove personal weapon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4E4352">
              <w:rPr>
                <w:rFonts w:ascii="Arial Narrow" w:hAnsi="Arial Narrow"/>
                <w:lang w:val="en-US"/>
              </w:rPr>
              <w:t>/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4E4352">
              <w:rPr>
                <w:rFonts w:ascii="Arial Narrow" w:hAnsi="Arial Narrow"/>
                <w:lang w:val="en-US"/>
              </w:rPr>
              <w:t>flare pistol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LCtl + Tilde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 xml:space="preserve">Red </w:t>
            </w:r>
            <w:r w:rsidR="00784B43">
              <w:rPr>
                <w:rFonts w:ascii="Arial Narrow" w:hAnsi="Arial Narrow"/>
              </w:rPr>
              <w:t xml:space="preserve">/ Green / White </w:t>
            </w:r>
            <w:r w:rsidRPr="004E4352">
              <w:rPr>
                <w:rFonts w:ascii="Arial Narrow" w:hAnsi="Arial Narrow"/>
              </w:rPr>
              <w:t>flare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LCtl + 1</w:t>
            </w:r>
            <w:r w:rsidR="00784B43">
              <w:rPr>
                <w:rFonts w:ascii="Arial Narrow" w:hAnsi="Arial Narrow"/>
              </w:rPr>
              <w:t xml:space="preserve"> / 2 / 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Personal gun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LCtl + 4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Shoot personal weapon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4E4352">
              <w:rPr>
                <w:rFonts w:ascii="Arial Narrow" w:hAnsi="Arial Narrow"/>
                <w:lang w:val="en-US"/>
              </w:rPr>
              <w:t>/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4E4352">
              <w:rPr>
                <w:rFonts w:ascii="Arial Narrow" w:hAnsi="Arial Narrow"/>
                <w:lang w:val="en-US"/>
              </w:rPr>
              <w:t>flare pistol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LCtl + Space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Mouse Left Button</w:t>
            </w: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42635" w:rsidRPr="004E4352" w:rsidRDefault="00D42635" w:rsidP="00D42635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 w:rsidRPr="004C072B">
              <w:rPr>
                <w:rFonts w:ascii="Arial Narrow" w:hAnsi="Arial Narrow"/>
                <w:b/>
                <w:lang w:val="en-US"/>
              </w:rPr>
              <w:t>Turret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Switch to a next free plane combat post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LCtl + C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Change firing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 xml:space="preserve">LSht + </w:t>
            </w:r>
            <w:r w:rsidR="00F1785E">
              <w:rPr>
                <w:rFonts w:ascii="Arial Narrow" w:hAnsi="Arial Narrow"/>
              </w:rPr>
              <w:t>C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pilot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RSht + 0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1st firing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RSht + </w:t>
            </w:r>
            <w:r w:rsidR="00F1785E">
              <w:rPr>
                <w:rFonts w:ascii="Arial Narrow" w:hAnsi="Arial Narrow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2nd firing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RSht + </w:t>
            </w:r>
            <w:r w:rsidR="00F1785E">
              <w:rPr>
                <w:rFonts w:ascii="Arial Narrow" w:hAnsi="Arial Narrow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3rd firing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RSht + </w:t>
            </w:r>
            <w:r w:rsidR="00F1785E">
              <w:rPr>
                <w:rFonts w:ascii="Arial Narrow" w:hAnsi="Arial Narrow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4th firing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RSht + </w:t>
            </w:r>
            <w:r w:rsidR="00F1785E">
              <w:rPr>
                <w:rFonts w:ascii="Arial Narrow" w:hAnsi="Arial Narrow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5th firing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RSht + </w:t>
            </w:r>
            <w:r w:rsidR="00F1785E">
              <w:rPr>
                <w:rFonts w:ascii="Arial Narrow" w:hAnsi="Arial Narrow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6th firing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RSht + </w:t>
            </w:r>
            <w:r w:rsidR="00F1785E">
              <w:rPr>
                <w:rFonts w:ascii="Arial Narrow" w:hAnsi="Arial Narrow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7th firing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RSht + </w:t>
            </w:r>
            <w:r w:rsidR="00F1785E">
              <w:rPr>
                <w:rFonts w:ascii="Arial Narrow" w:hAnsi="Arial Narrow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8th firing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RSht + </w:t>
            </w:r>
            <w:r w:rsidR="00F1785E">
              <w:rPr>
                <w:rFonts w:ascii="Arial Narrow" w:hAnsi="Arial Narrow"/>
              </w:rPr>
              <w:t>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9th firing position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RSht + </w:t>
            </w:r>
            <w:r w:rsidR="00F1785E">
              <w:rPr>
                <w:rFonts w:ascii="Arial Narrow" w:hAnsi="Arial Narrow"/>
              </w:rPr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 xml:space="preserve">Turret: </w:t>
            </w:r>
            <w:r>
              <w:rPr>
                <w:rFonts w:ascii="Arial Narrow" w:hAnsi="Arial Narrow"/>
              </w:rPr>
              <w:t>ta</w:t>
            </w:r>
            <w:r w:rsidRPr="004E4352">
              <w:rPr>
                <w:rFonts w:ascii="Arial Narrow" w:hAnsi="Arial Narrow"/>
              </w:rPr>
              <w:t>ke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leave control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Turret: nestle to the gunsight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LSht + 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 xml:space="preserve">Fire </w:t>
            </w:r>
            <w:r w:rsidR="00B5639A">
              <w:rPr>
                <w:rFonts w:ascii="Arial Narrow" w:hAnsi="Arial Narrow"/>
              </w:rPr>
              <w:t xml:space="preserve">primary </w:t>
            </w:r>
            <w:r w:rsidRPr="004E4352">
              <w:rPr>
                <w:rFonts w:ascii="Arial Narrow" w:hAnsi="Arial Narrow"/>
              </w:rPr>
              <w:t>turret guns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Mouse Left Button</w:t>
            </w:r>
          </w:p>
        </w:tc>
      </w:tr>
      <w:tr w:rsidR="00B5639A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 xml:space="preserve">Fire </w:t>
            </w:r>
            <w:r>
              <w:rPr>
                <w:rFonts w:ascii="Arial Narrow" w:hAnsi="Arial Narrow"/>
              </w:rPr>
              <w:t xml:space="preserve">secondary </w:t>
            </w:r>
            <w:r w:rsidRPr="004E4352">
              <w:rPr>
                <w:rFonts w:ascii="Arial Narrow" w:hAnsi="Arial Narrow"/>
              </w:rPr>
              <w:t>turret guns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 xml:space="preserve">Mouse </w:t>
            </w:r>
            <w:r>
              <w:rPr>
                <w:rFonts w:ascii="Arial Narrow" w:hAnsi="Arial Narrow"/>
              </w:rPr>
              <w:t>Right</w:t>
            </w:r>
            <w:r w:rsidRPr="004E4352">
              <w:rPr>
                <w:rFonts w:ascii="Arial Narrow" w:hAnsi="Arial Narrow"/>
              </w:rPr>
              <w:t xml:space="preserve"> Button</w:t>
            </w: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Reload turret guns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LAlt + R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Mouse Middle Button</w:t>
            </w: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42635" w:rsidRPr="004E4352" w:rsidRDefault="00D42635" w:rsidP="00D42635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C072B">
              <w:rPr>
                <w:rFonts w:ascii="Arial Narrow" w:hAnsi="Arial Narrow"/>
                <w:b/>
              </w:rPr>
              <w:t>Gunners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Fire at will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Return fire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Cease fire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Gunners: Cease heavy weapons fire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Attack balloons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Attack ground targets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Close engage distance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Normal engage distance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E22BC4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Far engage distance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</w:tbl>
    <w:p w:rsidR="005838AB" w:rsidRPr="007627E5" w:rsidRDefault="005838AB" w:rsidP="005838AB">
      <w:pPr>
        <w:pStyle w:val="HTMLconformatoprevio"/>
        <w:keepNext/>
        <w:tabs>
          <w:tab w:val="clear" w:pos="6412"/>
          <w:tab w:val="left" w:pos="7230"/>
        </w:tabs>
        <w:spacing w:before="120" w:after="120"/>
        <w:ind w:left="142" w:right="85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Pr="007627E5">
        <w:rPr>
          <w:rFonts w:ascii="Arial Narrow" w:hAnsi="Arial Narrow" w:cs="Arial"/>
          <w:b/>
        </w:rPr>
        <w:lastRenderedPageBreak/>
        <w:t>Flight leader orders</w:t>
      </w:r>
    </w:p>
    <w:tbl>
      <w:tblPr>
        <w:tblW w:w="6572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402"/>
        <w:gridCol w:w="1585"/>
        <w:gridCol w:w="1585"/>
      </w:tblGrid>
      <w:tr w:rsidR="005838AB" w:rsidRPr="007627E5" w:rsidTr="00C25D64">
        <w:trPr>
          <w:tblHeader/>
        </w:trPr>
        <w:tc>
          <w:tcPr>
            <w:tcW w:w="3402" w:type="dxa"/>
            <w:shd w:val="clear" w:color="auto" w:fill="BFBFBF"/>
            <w:vAlign w:val="center"/>
          </w:tcPr>
          <w:p w:rsidR="005838AB" w:rsidRPr="007627E5" w:rsidRDefault="00465D0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585" w:type="dxa"/>
            <w:shd w:val="clear" w:color="auto" w:fill="BFBFBF"/>
            <w:vAlign w:val="center"/>
          </w:tcPr>
          <w:p w:rsidR="005838AB" w:rsidRPr="007627E5" w:rsidRDefault="00465D0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1585" w:type="dxa"/>
            <w:shd w:val="clear" w:color="auto" w:fill="BFBFBF"/>
          </w:tcPr>
          <w:p w:rsidR="005838AB" w:rsidRPr="007627E5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7627E5">
              <w:rPr>
                <w:rFonts w:ascii="Arial Narrow" w:hAnsi="Arial Narrow" w:cs="Arial"/>
                <w:b/>
                <w:bCs/>
              </w:rPr>
              <w:t>Joystick</w:t>
            </w:r>
            <w:r w:rsidR="004D133C">
              <w:rPr>
                <w:rFonts w:ascii="Arial Narrow" w:hAnsi="Arial Narrow" w:cs="Arial"/>
                <w:b/>
                <w:bCs/>
              </w:rPr>
              <w:t xml:space="preserve"> / Mouse</w:t>
            </w:r>
          </w:p>
        </w:tc>
      </w:tr>
      <w:tr w:rsidR="008224C0" w:rsidRPr="00EE572F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24C0" w:rsidRPr="00EE572F" w:rsidRDefault="008224C0" w:rsidP="00484F2A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Command menu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24C0" w:rsidRPr="00EE572F" w:rsidRDefault="008224C0" w:rsidP="00484F2A">
            <w:pPr>
              <w:pStyle w:val="HTMLconformatoprevio"/>
              <w:rPr>
                <w:rFonts w:ascii="Arial Narrow" w:hAnsi="Arial Narrow"/>
              </w:rPr>
            </w:pPr>
            <w:r w:rsidRPr="00EE572F">
              <w:rPr>
                <w:rFonts w:ascii="Arial Narrow" w:hAnsi="Arial Narrow"/>
              </w:rPr>
              <w:t>Tilde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4C0" w:rsidRPr="00EE572F" w:rsidRDefault="008224C0" w:rsidP="00484F2A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7627E5" w:rsidRPr="007627E5" w:rsidRDefault="007627E5" w:rsidP="008841D0">
            <w:pPr>
              <w:pStyle w:val="HTMLconformatoprevio"/>
              <w:jc w:val="center"/>
              <w:rPr>
                <w:rFonts w:ascii="Arial Narrow" w:hAnsi="Arial Narrow"/>
                <w:b/>
                <w:lang w:val="en-US"/>
              </w:rPr>
            </w:pPr>
            <w:r w:rsidRPr="007627E5">
              <w:rPr>
                <w:rFonts w:ascii="Arial Narrow" w:hAnsi="Arial Narrow"/>
                <w:b/>
                <w:lang w:val="en-US"/>
              </w:rPr>
              <w:t>Squadron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Attack nearest air target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LAlt + 1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Attack nearest ground target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LAlt + 2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Return to our mission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LAlt + 3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7627E5">
              <w:rPr>
                <w:rFonts w:ascii="Arial Narrow" w:hAnsi="Arial Narrow"/>
                <w:lang w:val="en-US"/>
              </w:rPr>
              <w:t>Do like me (copy my action)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LAlt + 4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Cover me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LAlt + 5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Patrol the area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LAlt + 6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Patrol for air enemies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LAlt + 7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Patrol for ground enemies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LAlt + 8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Return to base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LAlt + 0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7627E5" w:rsidRPr="007627E5" w:rsidRDefault="007627E5" w:rsidP="008841D0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  <w:b/>
              </w:rPr>
              <w:t>Formation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0E7AF2" w:rsidP="008841D0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5838AB" w:rsidRPr="007627E5">
              <w:rPr>
                <w:rFonts w:ascii="Arial Narrow" w:hAnsi="Arial Narrow"/>
              </w:rPr>
              <w:t>olumn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LCtl + 6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0E7AF2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 xml:space="preserve">Left </w:t>
            </w:r>
            <w:r w:rsidR="005838AB" w:rsidRPr="007627E5">
              <w:rPr>
                <w:rFonts w:ascii="Arial Narrow" w:hAnsi="Arial Narrow"/>
              </w:rPr>
              <w:t>edge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LCtl + 7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0E7AF2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 xml:space="preserve">Right </w:t>
            </w:r>
            <w:r w:rsidR="005838AB" w:rsidRPr="007627E5">
              <w:rPr>
                <w:rFonts w:ascii="Arial Narrow" w:hAnsi="Arial Narrow"/>
              </w:rPr>
              <w:t>edge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LCtl + 8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Formation V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LCtl + 9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280990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0990" w:rsidRPr="007627E5" w:rsidRDefault="00280990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7627E5">
              <w:rPr>
                <w:rFonts w:ascii="Arial Narrow" w:hAnsi="Arial Narrow"/>
                <w:lang w:val="en-US"/>
              </w:rPr>
              <w:t>Hold this position and wait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0990" w:rsidRPr="007627E5" w:rsidRDefault="00280990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LCtl + 0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90" w:rsidRPr="007627E5" w:rsidRDefault="00280990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7627E5" w:rsidRPr="00280990" w:rsidRDefault="007627E5" w:rsidP="008841D0">
            <w:pPr>
              <w:pStyle w:val="HTMLconformatoprevio"/>
              <w:jc w:val="center"/>
              <w:rPr>
                <w:rFonts w:ascii="Arial Narrow" w:hAnsi="Arial Narrow"/>
                <w:b/>
              </w:rPr>
            </w:pPr>
            <w:r w:rsidRPr="00280990">
              <w:rPr>
                <w:rFonts w:ascii="Arial Narrow" w:hAnsi="Arial Narrow"/>
                <w:b/>
              </w:rPr>
              <w:t>Pilot gesture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Look ahead!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LSht + 1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Ok!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LSht + 2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Destroy!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LSht + 3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</w:tbl>
    <w:p w:rsidR="005838AB" w:rsidRDefault="005838AB" w:rsidP="005838AB">
      <w:pPr>
        <w:pStyle w:val="HTMLconformatoprevio"/>
        <w:keepNext/>
        <w:tabs>
          <w:tab w:val="clear" w:pos="6412"/>
          <w:tab w:val="left" w:pos="425"/>
          <w:tab w:val="left" w:pos="7230"/>
        </w:tabs>
        <w:spacing w:after="120"/>
        <w:ind w:left="142" w:right="85"/>
        <w:rPr>
          <w:rFonts w:ascii="Arial Narrow" w:hAnsi="Arial Narrow" w:cs="Arial"/>
          <w:b/>
          <w:sz w:val="18"/>
          <w:szCs w:val="18"/>
        </w:rPr>
      </w:pPr>
    </w:p>
    <w:p w:rsidR="005838AB" w:rsidRPr="00EE572F" w:rsidRDefault="005838AB" w:rsidP="005838AB">
      <w:pPr>
        <w:pStyle w:val="HTMLconformatoprevio"/>
        <w:keepNext/>
        <w:tabs>
          <w:tab w:val="clear" w:pos="6412"/>
          <w:tab w:val="left" w:pos="7230"/>
        </w:tabs>
        <w:spacing w:before="120" w:after="120"/>
        <w:ind w:left="142" w:right="85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Pr="00EE572F">
        <w:rPr>
          <w:rFonts w:ascii="Arial Narrow" w:hAnsi="Arial Narrow" w:cs="Arial"/>
          <w:b/>
        </w:rPr>
        <w:lastRenderedPageBreak/>
        <w:t>Tank controls</w:t>
      </w:r>
    </w:p>
    <w:tbl>
      <w:tblPr>
        <w:tblW w:w="6946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1701"/>
      </w:tblGrid>
      <w:tr w:rsidR="005838AB" w:rsidRPr="00EE572F" w:rsidTr="00C63427">
        <w:trPr>
          <w:tblHeader/>
        </w:trPr>
        <w:tc>
          <w:tcPr>
            <w:tcW w:w="3119" w:type="dxa"/>
            <w:shd w:val="clear" w:color="auto" w:fill="BFBFBF"/>
            <w:vAlign w:val="center"/>
          </w:tcPr>
          <w:p w:rsidR="005838AB" w:rsidRPr="00EE572F" w:rsidRDefault="00465D0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5838AB" w:rsidRPr="00EE572F" w:rsidRDefault="00465D0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1701" w:type="dxa"/>
            <w:shd w:val="clear" w:color="auto" w:fill="BFBFBF"/>
          </w:tcPr>
          <w:p w:rsidR="005838AB" w:rsidRPr="00EE572F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EE572F">
              <w:rPr>
                <w:rFonts w:ascii="Arial Narrow" w:hAnsi="Arial Narrow" w:cs="Arial"/>
                <w:b/>
                <w:bCs/>
              </w:rPr>
              <w:t>Joystick / Mouse</w:t>
            </w:r>
          </w:p>
        </w:tc>
      </w:tr>
      <w:tr w:rsidR="005838AB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Command menu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EE572F">
              <w:rPr>
                <w:rFonts w:ascii="Arial Narrow" w:hAnsi="Arial Narrow"/>
              </w:rPr>
              <w:t>Tilde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Engines start procedure / stop engine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Vehicle acceleration / brake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Cursor Down / Cursor Up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Vehicle turn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Cursor Left / Cursor Right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Hatch open / close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RAlt + 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Visor open / close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External lights on / off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RSht + 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Compartment lights on / off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76E4D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Pr="004E4352" w:rsidRDefault="00F76E4D" w:rsidP="00F76E4D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Switch to a next free combat post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Pr="004E4352" w:rsidRDefault="00F76E4D" w:rsidP="00F76E4D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LCtl + 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E4D" w:rsidRPr="00EE572F" w:rsidRDefault="00F76E4D" w:rsidP="00F76E4D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76E4D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Default="00F76E4D" w:rsidP="00F76E4D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pilot position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Pr="004E4352" w:rsidRDefault="00F76E4D" w:rsidP="00F76E4D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RSht + 0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E4D" w:rsidRPr="00EE572F" w:rsidRDefault="00F76E4D" w:rsidP="00F76E4D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76E4D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Default="00F76E4D" w:rsidP="00F76E4D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1st firing position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Pr="004E4352" w:rsidRDefault="00F76E4D" w:rsidP="00F76E4D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RSht + 1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E4D" w:rsidRPr="00EE572F" w:rsidRDefault="00F76E4D" w:rsidP="00F76E4D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76E4D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Default="00F76E4D" w:rsidP="00F76E4D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2nd firing position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Pr="004E4352" w:rsidRDefault="00F76E4D" w:rsidP="00F76E4D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RSht + 2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E4D" w:rsidRPr="00EE572F" w:rsidRDefault="00F76E4D" w:rsidP="00F76E4D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3rd firing position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4E4352" w:rsidRDefault="0084002C" w:rsidP="0084002C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RSht + 3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Guns: take / leave control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Nestle to the gunsight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LSht + 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Primary Fire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Mouse Left Button</w:t>
            </w:r>
          </w:p>
        </w:tc>
      </w:tr>
      <w:tr w:rsidR="0084002C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Secondary Fire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Mouse Right Button</w:t>
            </w:r>
          </w:p>
        </w:tc>
      </w:tr>
      <w:tr w:rsidR="0084002C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Reload the current gun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LAlt + R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Select ammunition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RAlt + 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465D0C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Gunsight range adjustment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22BC4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22BC4">
              <w:rPr>
                <w:rFonts w:ascii="Arial Narrow" w:hAnsi="Arial Narrow"/>
                <w:lang w:val="en-US"/>
              </w:rPr>
              <w:t>RAlt + Semicolon  /</w:t>
            </w:r>
            <w:r w:rsidRPr="00E22BC4">
              <w:rPr>
                <w:rFonts w:ascii="Arial Narrow" w:hAnsi="Arial Narrow"/>
                <w:lang w:val="en-US"/>
              </w:rPr>
              <w:br/>
              <w:t>RAlt + Period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Gunsight horizontal adjustment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4E4352" w:rsidRDefault="0084002C" w:rsidP="0084002C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RAlt + Comma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br/>
            </w:r>
            <w:r w:rsidRPr="004E4352">
              <w:rPr>
                <w:rFonts w:ascii="Arial Narrow" w:hAnsi="Arial Narrow"/>
              </w:rPr>
              <w:t>RAlt + Slash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8841D0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Gunsight reset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22BC4" w:rsidRDefault="0084002C" w:rsidP="0084002C">
            <w:pPr>
              <w:pStyle w:val="HTMLconformatoprevio"/>
              <w:rPr>
                <w:rFonts w:ascii="Arial Narrow" w:hAnsi="Arial Narrow"/>
                <w:b/>
              </w:rPr>
            </w:pPr>
            <w:r w:rsidRPr="004E4352">
              <w:rPr>
                <w:rFonts w:ascii="Arial Narrow" w:hAnsi="Arial Narrow"/>
              </w:rPr>
              <w:t>RAlt + Apostrophe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465D0C" w:rsidTr="008841D0">
        <w:tc>
          <w:tcPr>
            <w:tcW w:w="3119" w:type="dxa"/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Visor vertical adjustment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RSht + Semicolon</w:t>
            </w:r>
            <w:r w:rsidRPr="00E22BC4">
              <w:rPr>
                <w:rFonts w:ascii="Arial Narrow" w:hAnsi="Arial Narrow"/>
                <w:lang w:val="en-US"/>
              </w:rPr>
              <w:t xml:space="preserve">  </w:t>
            </w:r>
            <w:r w:rsidRPr="00EE572F">
              <w:rPr>
                <w:rFonts w:ascii="Arial Narrow" w:hAnsi="Arial Narrow"/>
                <w:lang w:val="en-US"/>
              </w:rPr>
              <w:t>/</w:t>
            </w:r>
            <w:r>
              <w:rPr>
                <w:rFonts w:ascii="Arial Narrow" w:hAnsi="Arial Narrow"/>
                <w:lang w:val="en-US"/>
              </w:rPr>
              <w:br/>
            </w:r>
            <w:r w:rsidRPr="00EE572F">
              <w:rPr>
                <w:rFonts w:ascii="Arial Narrow" w:hAnsi="Arial Narrow"/>
                <w:lang w:val="en-US"/>
              </w:rPr>
              <w:t>RSht + Period</w:t>
            </w:r>
          </w:p>
        </w:tc>
        <w:tc>
          <w:tcPr>
            <w:tcW w:w="1701" w:type="dxa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8841D0">
        <w:tc>
          <w:tcPr>
            <w:tcW w:w="3119" w:type="dxa"/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Visor horizontal adjustment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 xml:space="preserve">RSht + Comma / </w:t>
            </w:r>
            <w:r>
              <w:rPr>
                <w:rFonts w:ascii="Arial Narrow" w:hAnsi="Arial Narrow"/>
                <w:lang w:val="en-US"/>
              </w:rPr>
              <w:br/>
            </w:r>
            <w:r w:rsidRPr="00EE572F">
              <w:rPr>
                <w:rFonts w:ascii="Arial Narrow" w:hAnsi="Arial Narrow"/>
                <w:lang w:val="en-US"/>
              </w:rPr>
              <w:t>RSht + Slash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8841D0">
        <w:tc>
          <w:tcPr>
            <w:tcW w:w="3119" w:type="dxa"/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Visor adjustment reset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RSht + Apostrophe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</w:tbl>
    <w:p w:rsidR="00B416CB" w:rsidRDefault="00B416CB" w:rsidP="0006110D">
      <w:pPr>
        <w:pStyle w:val="HTMLconformatoprevio"/>
        <w:tabs>
          <w:tab w:val="clear" w:pos="6412"/>
          <w:tab w:val="left" w:pos="6946"/>
          <w:tab w:val="left" w:pos="7371"/>
        </w:tabs>
        <w:spacing w:after="120"/>
        <w:ind w:left="142" w:right="-57"/>
        <w:jc w:val="center"/>
        <w:rPr>
          <w:rFonts w:ascii="Arial Narrow" w:hAnsi="Arial Narrow" w:cs="Arial"/>
          <w:b/>
          <w:sz w:val="18"/>
          <w:szCs w:val="18"/>
        </w:rPr>
      </w:pPr>
    </w:p>
    <w:p w:rsidR="00A76F05" w:rsidRPr="001C0441" w:rsidRDefault="00B416CB" w:rsidP="005838AB">
      <w:pPr>
        <w:pStyle w:val="HTMLconformatoprevio"/>
        <w:tabs>
          <w:tab w:val="clear" w:pos="6412"/>
          <w:tab w:val="left" w:pos="6946"/>
          <w:tab w:val="left" w:pos="7371"/>
        </w:tabs>
        <w:spacing w:after="120"/>
        <w:ind w:left="142" w:right="-57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="00F41271" w:rsidRPr="001C0441">
        <w:rPr>
          <w:rFonts w:ascii="Arial Narrow" w:hAnsi="Arial Narrow" w:cs="Arial"/>
          <w:b/>
        </w:rPr>
        <w:lastRenderedPageBreak/>
        <w:t>Camera controls</w:t>
      </w:r>
    </w:p>
    <w:tbl>
      <w:tblPr>
        <w:tblW w:w="66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260"/>
        <w:gridCol w:w="1701"/>
        <w:gridCol w:w="2694"/>
      </w:tblGrid>
      <w:tr w:rsidR="00BF479D" w:rsidRPr="001C0441" w:rsidTr="00BF479D">
        <w:trPr>
          <w:cantSplit/>
          <w:tblHeader/>
        </w:trPr>
        <w:tc>
          <w:tcPr>
            <w:tcW w:w="2260" w:type="dxa"/>
            <w:shd w:val="clear" w:color="auto" w:fill="BFBFBF"/>
            <w:vAlign w:val="center"/>
          </w:tcPr>
          <w:p w:rsidR="00BF479D" w:rsidRPr="001C0441" w:rsidRDefault="00465D0C" w:rsidP="00E61DEE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F479D" w:rsidRPr="001C0441" w:rsidRDefault="00465D0C" w:rsidP="00E61DEE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2694" w:type="dxa"/>
            <w:shd w:val="clear" w:color="auto" w:fill="BFBFBF"/>
            <w:vAlign w:val="center"/>
          </w:tcPr>
          <w:p w:rsidR="00BF479D" w:rsidRPr="001C0441" w:rsidRDefault="00BF479D" w:rsidP="00E61DEE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1C0441">
              <w:rPr>
                <w:rFonts w:ascii="Arial Narrow" w:hAnsi="Arial Narrow" w:cs="Arial"/>
                <w:b/>
                <w:bCs/>
              </w:rPr>
              <w:t>Joystick / Mouse</w:t>
            </w: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Reset camera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Numpad 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Reset external free camera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C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Free camera-slow mode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Numpad 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384FD7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zoom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Numpad Subtract / Numpad Add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FC6325" w:rsidRDefault="00230352" w:rsidP="00230352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FC6325">
              <w:rPr>
                <w:rFonts w:ascii="Arial Narrow" w:hAnsi="Arial Narrow" w:cs="Arial"/>
                <w:bCs/>
                <w:lang w:val="en-US"/>
              </w:rPr>
              <w:t>Mouse Wheel</w:t>
            </w:r>
          </w:p>
        </w:tc>
      </w:tr>
      <w:tr w:rsidR="00BF479D" w:rsidRPr="004E2DB2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 xml:space="preserve">Rotate camera </w:t>
            </w:r>
            <w:r>
              <w:rPr>
                <w:rFonts w:ascii="Arial Narrow" w:hAnsi="Arial Narrow" w:cs="Arial"/>
              </w:rPr>
              <w:br/>
            </w:r>
            <w:r w:rsidRPr="001C0441">
              <w:rPr>
                <w:rFonts w:ascii="Arial Narrow" w:hAnsi="Arial Narrow" w:cs="Arial"/>
              </w:rPr>
              <w:t>up / down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Numpad 8 / Numpad 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FC6325" w:rsidRDefault="00BF479D" w:rsidP="00FC6325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FC6325">
              <w:rPr>
                <w:rFonts w:ascii="Arial Narrow" w:hAnsi="Arial Narrow" w:cs="Arial"/>
                <w:bCs/>
                <w:lang w:val="en-US"/>
              </w:rPr>
              <w:t>Mou</w:t>
            </w:r>
            <w:r>
              <w:rPr>
                <w:rFonts w:ascii="Arial Narrow" w:hAnsi="Arial Narrow" w:cs="Arial"/>
                <w:bCs/>
                <w:lang w:val="en-US"/>
              </w:rPr>
              <w:t>se Y</w:t>
            </w:r>
          </w:p>
        </w:tc>
      </w:tr>
      <w:tr w:rsidR="00BF479D" w:rsidRPr="00465D0C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 xml:space="preserve">Rotate camera </w:t>
            </w:r>
            <w:r>
              <w:rPr>
                <w:rFonts w:ascii="Arial Narrow" w:hAnsi="Arial Narrow" w:cs="Arial"/>
                <w:lang w:val="en-US"/>
              </w:rPr>
              <w:br/>
            </w:r>
            <w:r w:rsidRPr="001C0441">
              <w:rPr>
                <w:rFonts w:ascii="Arial Narrow" w:hAnsi="Arial Narrow" w:cs="Arial"/>
                <w:lang w:val="en-US"/>
              </w:rPr>
              <w:t>left /</w:t>
            </w:r>
            <w:r w:rsidR="004E2DB2">
              <w:rPr>
                <w:rFonts w:ascii="Arial Narrow" w:hAnsi="Arial Narrow" w:cs="Arial"/>
                <w:lang w:val="en-US"/>
              </w:rPr>
              <w:t xml:space="preserve"> </w:t>
            </w:r>
            <w:r w:rsidRPr="001C0441">
              <w:rPr>
                <w:rFonts w:ascii="Arial Narrow" w:hAnsi="Arial Narrow" w:cs="Arial"/>
                <w:lang w:val="en-US"/>
              </w:rPr>
              <w:t>right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Numpad 4 / Numpad 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FC6325" w:rsidRDefault="00BF479D" w:rsidP="00FC6325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FC6325">
              <w:rPr>
                <w:rFonts w:ascii="Arial Narrow" w:hAnsi="Arial Narrow" w:cs="Arial"/>
                <w:bCs/>
                <w:lang w:val="en-US"/>
              </w:rPr>
              <w:t>Mouse X</w:t>
            </w: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 xml:space="preserve">Camera local rotation </w:t>
            </w:r>
            <w:r>
              <w:rPr>
                <w:rFonts w:ascii="Arial Narrow" w:hAnsi="Arial Narrow" w:cs="Arial"/>
                <w:lang w:val="en-US"/>
              </w:rPr>
              <w:br/>
            </w:r>
            <w:r w:rsidRPr="001C0441">
              <w:rPr>
                <w:rFonts w:ascii="Arial Narrow" w:hAnsi="Arial Narrow" w:cs="Arial"/>
                <w:lang w:val="en-US"/>
              </w:rPr>
              <w:t>up / down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BF479D" w:rsidRDefault="00BF479D" w:rsidP="00FC6325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LSht + Mouse Y</w:t>
            </w: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 xml:space="preserve">Camera local rotation </w:t>
            </w:r>
            <w:r>
              <w:rPr>
                <w:rFonts w:ascii="Arial Narrow" w:hAnsi="Arial Narrow" w:cs="Arial"/>
                <w:lang w:val="en-US"/>
              </w:rPr>
              <w:br/>
            </w:r>
            <w:r w:rsidRPr="001C0441">
              <w:rPr>
                <w:rFonts w:ascii="Arial Narrow" w:hAnsi="Arial Narrow" w:cs="Arial"/>
                <w:lang w:val="en-US"/>
              </w:rPr>
              <w:t>left / right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FC6325" w:rsidRDefault="00BF479D" w:rsidP="00FC6325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LSht + Mouse X</w:t>
            </w:r>
          </w:p>
        </w:tc>
      </w:tr>
      <w:tr w:rsidR="00BF479D" w:rsidRPr="00465D0C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 xml:space="preserve">Move free camera </w:t>
            </w:r>
            <w:r>
              <w:rPr>
                <w:rFonts w:ascii="Arial Narrow" w:hAnsi="Arial Narrow" w:cs="Arial"/>
                <w:lang w:val="en-US"/>
              </w:rPr>
              <w:br/>
            </w:r>
            <w:r w:rsidRPr="001C0441">
              <w:rPr>
                <w:rFonts w:ascii="Arial Narrow" w:hAnsi="Arial Narrow" w:cs="Arial"/>
                <w:lang w:val="en-US"/>
              </w:rPr>
              <w:t>forward / backward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9B537B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B537B">
              <w:rPr>
                <w:rFonts w:ascii="Arial Narrow" w:hAnsi="Arial Narrow" w:cs="Arial"/>
                <w:bCs/>
              </w:rPr>
              <w:t>S / W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1C0441">
              <w:rPr>
                <w:rFonts w:ascii="Arial Narrow" w:hAnsi="Arial Narrow" w:cs="Arial"/>
                <w:bCs/>
                <w:lang w:val="en-US"/>
              </w:rPr>
              <w:t xml:space="preserve">Mouse Right Button + </w:t>
            </w:r>
            <w:r w:rsidR="004D133C">
              <w:rPr>
                <w:rFonts w:ascii="Arial Narrow" w:hAnsi="Arial Narrow" w:cs="Arial"/>
                <w:bCs/>
                <w:lang w:val="en-US"/>
              </w:rPr>
              <w:br/>
            </w:r>
            <w:r w:rsidRPr="001C0441">
              <w:rPr>
                <w:rFonts w:ascii="Arial Narrow" w:hAnsi="Arial Narrow" w:cs="Arial"/>
                <w:bCs/>
                <w:lang w:val="en-US"/>
              </w:rPr>
              <w:t>Mouse Y</w:t>
            </w:r>
          </w:p>
        </w:tc>
      </w:tr>
      <w:tr w:rsidR="00BF479D" w:rsidRPr="00465D0C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 xml:space="preserve">Move free camera </w:t>
            </w:r>
            <w:r>
              <w:rPr>
                <w:rFonts w:ascii="Arial Narrow" w:hAnsi="Arial Narrow" w:cs="Arial"/>
                <w:lang w:val="en-US"/>
              </w:rPr>
              <w:br/>
            </w:r>
            <w:r w:rsidRPr="001C0441">
              <w:rPr>
                <w:rFonts w:ascii="Arial Narrow" w:hAnsi="Arial Narrow" w:cs="Arial"/>
                <w:lang w:val="en-US"/>
              </w:rPr>
              <w:t>left / right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9B537B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B537B">
              <w:rPr>
                <w:rFonts w:ascii="Arial Narrow" w:hAnsi="Arial Narrow" w:cs="Arial"/>
                <w:bCs/>
              </w:rPr>
              <w:t>A / D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1C0441">
              <w:rPr>
                <w:rFonts w:ascii="Arial Narrow" w:hAnsi="Arial Narrow" w:cs="Arial"/>
                <w:bCs/>
                <w:lang w:val="en-US"/>
              </w:rPr>
              <w:t xml:space="preserve">Mouse Right Button + </w:t>
            </w:r>
            <w:r w:rsidR="004D133C">
              <w:rPr>
                <w:rFonts w:ascii="Arial Narrow" w:hAnsi="Arial Narrow" w:cs="Arial"/>
                <w:bCs/>
                <w:lang w:val="en-US"/>
              </w:rPr>
              <w:br/>
            </w:r>
            <w:r w:rsidRPr="001C0441">
              <w:rPr>
                <w:rFonts w:ascii="Arial Narrow" w:hAnsi="Arial Narrow" w:cs="Arial"/>
                <w:bCs/>
                <w:lang w:val="en-US"/>
              </w:rPr>
              <w:t>Mouse X</w:t>
            </w:r>
          </w:p>
        </w:tc>
      </w:tr>
      <w:tr w:rsidR="00BF479D" w:rsidRPr="00465D0C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 xml:space="preserve">Move free camera </w:t>
            </w:r>
            <w:r>
              <w:rPr>
                <w:rFonts w:ascii="Arial Narrow" w:hAnsi="Arial Narrow" w:cs="Arial"/>
                <w:lang w:val="en-US"/>
              </w:rPr>
              <w:br/>
            </w:r>
            <w:r w:rsidRPr="001C0441">
              <w:rPr>
                <w:rFonts w:ascii="Arial Narrow" w:hAnsi="Arial Narrow" w:cs="Arial"/>
                <w:lang w:val="en-US"/>
              </w:rPr>
              <w:t>up / down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9B537B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9B537B">
              <w:rPr>
                <w:rFonts w:ascii="Arial Narrow" w:hAnsi="Arial Narrow" w:cs="Arial"/>
                <w:bCs/>
              </w:rPr>
              <w:t>F / R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BF479D" w:rsidRDefault="00BF479D" w:rsidP="00FC6325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BF479D">
              <w:rPr>
                <w:rFonts w:ascii="Arial Narrow" w:hAnsi="Arial Narrow" w:cs="Arial"/>
                <w:bCs/>
                <w:lang w:val="en-US"/>
              </w:rPr>
              <w:t xml:space="preserve">Mouse Right Button + </w:t>
            </w:r>
            <w:r w:rsidR="004D133C">
              <w:rPr>
                <w:rFonts w:ascii="Arial Narrow" w:hAnsi="Arial Narrow" w:cs="Arial"/>
                <w:bCs/>
                <w:lang w:val="en-US"/>
              </w:rPr>
              <w:br/>
            </w:r>
            <w:r w:rsidRPr="00BF479D">
              <w:rPr>
                <w:rFonts w:ascii="Arial Narrow" w:hAnsi="Arial Narrow" w:cs="Arial"/>
                <w:bCs/>
                <w:lang w:val="en-US"/>
              </w:rPr>
              <w:t>Mouse Wheel</w:t>
            </w: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player cockpit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operator: enemy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LCtl + F12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operator: friendly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F12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padlock: friendly aircraft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RSht + F8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padlock: enemy aircraft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padlock: close aircraft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RCtl + F8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Camera padlock: friendly ground units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RSht + F7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Camera padlock: enemy ground units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RCtl + F7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combat camera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LCtl + F4</w:t>
            </w:r>
            <w:r w:rsidR="00795E9F">
              <w:rPr>
                <w:rFonts w:ascii="Arial Narrow" w:hAnsi="Arial Narrow" w:cs="Arial"/>
                <w:bCs/>
              </w:rPr>
              <w:t xml:space="preserve">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8D4190" w:rsidRPr="001C0441" w:rsidTr="00BF479D">
        <w:trPr>
          <w:cantSplit/>
        </w:trPr>
        <w:tc>
          <w:tcPr>
            <w:tcW w:w="2260" w:type="dxa"/>
            <w:shd w:val="clear" w:color="auto" w:fill="auto"/>
            <w:vAlign w:val="center"/>
          </w:tcPr>
          <w:p w:rsidR="008D4190" w:rsidRPr="001C0441" w:rsidRDefault="008D4190" w:rsidP="00FC632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D4190" w:rsidRPr="001C0441" w:rsidRDefault="008D4190" w:rsidP="00FC6325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D4190" w:rsidRPr="001C0441" w:rsidRDefault="008D4190" w:rsidP="00FC6325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  <w:tr w:rsidR="008D4190" w:rsidRPr="001C0441" w:rsidTr="00BF479D">
        <w:trPr>
          <w:cantSplit/>
        </w:trPr>
        <w:tc>
          <w:tcPr>
            <w:tcW w:w="2260" w:type="dxa"/>
            <w:shd w:val="clear" w:color="auto" w:fill="auto"/>
            <w:vAlign w:val="center"/>
          </w:tcPr>
          <w:p w:rsidR="008D4190" w:rsidRPr="001C0441" w:rsidRDefault="008D4190" w:rsidP="00FC632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D4190" w:rsidRPr="001C0441" w:rsidRDefault="008D4190" w:rsidP="00FC6325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D4190" w:rsidRPr="001C0441" w:rsidRDefault="008D4190" w:rsidP="008D4190">
            <w:pPr>
              <w:jc w:val="right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sym w:font="Symbol" w:char="F0AE"/>
            </w: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lastRenderedPageBreak/>
              <w:t>External free camera at player plane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friendly aircraft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LSht + F2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enemy aircraft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LCtl + F2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ground units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friendly ground units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LSht + F5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enemy ground units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LCtl + F5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bombs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friendly bombs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LSht + F6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enemy bombs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LCtl + F6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flyby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free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Switch to attached cameras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LAlt + F2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track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LCtl + F1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head-unlinked cockpit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LAlt + F1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BF479D">
        <w:trPr>
          <w:cantSplit/>
        </w:trPr>
        <w:tc>
          <w:tcPr>
            <w:tcW w:w="2260" w:type="dxa"/>
            <w:shd w:val="clear" w:color="auto" w:fill="auto"/>
            <w:vAlign w:val="center"/>
          </w:tcPr>
          <w:p w:rsidR="00BF479D" w:rsidRPr="001C0441" w:rsidRDefault="002C090E" w:rsidP="00FC63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FreeLook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79D" w:rsidRPr="001C0441" w:rsidRDefault="00BF479D" w:rsidP="00FC63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BF479D" w:rsidRPr="001C0441" w:rsidRDefault="002C090E" w:rsidP="00FC6325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Mouse Right Button</w:t>
            </w:r>
          </w:p>
        </w:tc>
      </w:tr>
    </w:tbl>
    <w:p w:rsidR="00731905" w:rsidRPr="008841D0" w:rsidRDefault="00E365ED" w:rsidP="00A81D14">
      <w:pPr>
        <w:pStyle w:val="HTMLconformatoprevio"/>
        <w:tabs>
          <w:tab w:val="clear" w:pos="6412"/>
          <w:tab w:val="left" w:pos="6096"/>
        </w:tabs>
        <w:spacing w:after="120"/>
        <w:ind w:left="142" w:right="-57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="00A81D14" w:rsidRPr="008841D0">
        <w:rPr>
          <w:rFonts w:ascii="Arial Narrow" w:hAnsi="Arial Narrow" w:cs="Arial"/>
          <w:b/>
        </w:rPr>
        <w:lastRenderedPageBreak/>
        <w:t>Pilot head control</w:t>
      </w:r>
    </w:p>
    <w:tbl>
      <w:tblPr>
        <w:tblW w:w="7230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439"/>
        <w:gridCol w:w="1523"/>
        <w:gridCol w:w="2268"/>
      </w:tblGrid>
      <w:tr w:rsidR="0099396A" w:rsidRPr="008841D0" w:rsidTr="00BE668D">
        <w:trPr>
          <w:tblHeader/>
        </w:trPr>
        <w:tc>
          <w:tcPr>
            <w:tcW w:w="3439" w:type="dxa"/>
            <w:shd w:val="clear" w:color="auto" w:fill="BFBFBF"/>
            <w:vAlign w:val="center"/>
          </w:tcPr>
          <w:p w:rsidR="0099396A" w:rsidRPr="008841D0" w:rsidRDefault="00465D0C" w:rsidP="009F0B35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523" w:type="dxa"/>
            <w:shd w:val="clear" w:color="auto" w:fill="BFBFBF"/>
            <w:vAlign w:val="center"/>
          </w:tcPr>
          <w:p w:rsidR="0099396A" w:rsidRPr="008841D0" w:rsidRDefault="00465D0C" w:rsidP="009F0B35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99396A" w:rsidRPr="008841D0" w:rsidRDefault="0099396A" w:rsidP="009F0B35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8841D0">
              <w:rPr>
                <w:rFonts w:ascii="Arial Narrow" w:hAnsi="Arial Narrow" w:cs="Arial"/>
                <w:b/>
                <w:bCs/>
              </w:rPr>
              <w:t>Joystick</w:t>
            </w:r>
            <w:r w:rsidR="008841D0" w:rsidRPr="008841D0">
              <w:rPr>
                <w:rFonts w:ascii="Arial Narrow" w:hAnsi="Arial Narrow" w:cs="Arial"/>
                <w:b/>
                <w:bCs/>
              </w:rPr>
              <w:t xml:space="preserve"> / Mouse</w:t>
            </w:r>
          </w:p>
        </w:tc>
      </w:tr>
      <w:tr w:rsidR="00AE6281" w:rsidRPr="00384FD7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Pilot head: zoom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281" w:rsidRPr="00A26477" w:rsidRDefault="00A26477" w:rsidP="00AE6281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A26477">
              <w:rPr>
                <w:rFonts w:ascii="Arial Narrow" w:hAnsi="Arial Narrow"/>
                <w:lang w:val="en-US"/>
              </w:rPr>
              <w:t>Mouse Wheel</w:t>
            </w:r>
          </w:p>
        </w:tc>
      </w:tr>
      <w:tr w:rsidR="00AE6281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Pilot head: zoom in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Add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AE6281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Pilot head: zoom out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Subtract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AE6281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Pilot head: reset zoom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Multiply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AE6281" w:rsidRPr="00465D0C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Change veh</w:t>
            </w:r>
            <w:r w:rsidR="00782C2F">
              <w:rPr>
                <w:rFonts w:ascii="Arial Narrow" w:hAnsi="Arial Narrow"/>
              </w:rPr>
              <w:t>icle</w:t>
            </w:r>
            <w:r w:rsidRPr="008841D0">
              <w:rPr>
                <w:rFonts w:ascii="Arial Narrow" w:hAnsi="Arial Narrow"/>
              </w:rPr>
              <w:t xml:space="preserve"> turret zoom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166A6E" w:rsidP="00AE6281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 w:cs="Arial"/>
                <w:bCs/>
              </w:rPr>
              <w:t>Numpad Add</w:t>
            </w:r>
            <w:r w:rsidR="00795E9F">
              <w:rPr>
                <w:rFonts w:ascii="Arial Narrow" w:hAnsi="Arial Narrow" w:cs="Arial"/>
                <w:bCs/>
              </w:rPr>
              <w:t xml:space="preserve"> / Substract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281" w:rsidRPr="00166A6E" w:rsidRDefault="00166A6E" w:rsidP="00AE6281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 xml:space="preserve">LSht + Mouse Wheel / </w:t>
            </w:r>
            <w:r w:rsidR="00CE676F">
              <w:rPr>
                <w:rFonts w:ascii="Arial Narrow" w:hAnsi="Arial Narrow"/>
                <w:lang w:val="en-US"/>
              </w:rPr>
              <w:br/>
            </w:r>
            <w:r w:rsidRPr="008841D0">
              <w:rPr>
                <w:rFonts w:ascii="Arial Narrow" w:hAnsi="Arial Narrow"/>
                <w:lang w:val="en-US"/>
              </w:rPr>
              <w:t>RAlt + Mouse Wheel</w:t>
            </w:r>
          </w:p>
        </w:tc>
      </w:tr>
      <w:tr w:rsidR="00795E9F" w:rsidRPr="00465D0C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Change veh zoom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 w:cs="Arial"/>
                <w:bCs/>
              </w:rPr>
              <w:t>Numpad Add</w:t>
            </w:r>
            <w:r>
              <w:rPr>
                <w:rFonts w:ascii="Arial Narrow" w:hAnsi="Arial Narrow" w:cs="Arial"/>
                <w:bCs/>
              </w:rPr>
              <w:t xml:space="preserve"> / Substract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166A6E" w:rsidRDefault="00795E9F" w:rsidP="00795E9F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 xml:space="preserve">LSht + Mouse Wheel / </w:t>
            </w:r>
            <w:r>
              <w:rPr>
                <w:rFonts w:ascii="Arial Narrow" w:hAnsi="Arial Narrow"/>
                <w:lang w:val="en-US"/>
              </w:rPr>
              <w:br/>
            </w:r>
            <w:r w:rsidRPr="008841D0">
              <w:rPr>
                <w:rFonts w:ascii="Arial Narrow" w:hAnsi="Arial Narrow"/>
                <w:lang w:val="en-US"/>
              </w:rPr>
              <w:t>RAlt + Mouse Wheel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VR camera zoom (hold)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Numpad Add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Bow pilot head vertically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Mouse Y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Turn pilot head horizontally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Mouse X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Turn gunner's head horizontally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Mouse X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Default VR view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Change pilot head control method: centered snap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-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fixed snap</w:t>
            </w:r>
            <w:r>
              <w:rPr>
                <w:rFonts w:ascii="Arial Narrow" w:hAnsi="Arial Narrow"/>
                <w:lang w:val="en-US"/>
              </w:rPr>
              <w:t xml:space="preserve"> - </w:t>
            </w:r>
            <w:r w:rsidRPr="008841D0">
              <w:rPr>
                <w:rFonts w:ascii="Arial Narrow" w:hAnsi="Arial Narrow"/>
                <w:lang w:val="en-US"/>
              </w:rPr>
              <w:t>additive snap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-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pan view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F9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Save current corrections in head snap position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F10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center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 modifier: upper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 modifier: lower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Enter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 modifier: custom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Decimal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forward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forward</w:t>
            </w:r>
            <w:r>
              <w:rPr>
                <w:rFonts w:ascii="Arial Narrow" w:hAnsi="Arial Narrow"/>
                <w:lang w:val="en-US"/>
              </w:rPr>
              <w:t xml:space="preserve"> – </w:t>
            </w:r>
            <w:r w:rsidRPr="008841D0">
              <w:rPr>
                <w:rFonts w:ascii="Arial Narrow" w:hAnsi="Arial Narrow"/>
                <w:lang w:val="en-US"/>
              </w:rPr>
              <w:t>right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right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backward – right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 xml:space="preserve">Numpad 3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backward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backward</w:t>
            </w:r>
            <w:r>
              <w:rPr>
                <w:rFonts w:ascii="Arial Narrow" w:hAnsi="Arial Narrow"/>
                <w:lang w:val="en-US"/>
              </w:rPr>
              <w:t xml:space="preserve"> –</w:t>
            </w:r>
            <w:r w:rsidRPr="008841D0">
              <w:rPr>
                <w:rFonts w:ascii="Arial Narrow" w:hAnsi="Arial Narrow"/>
                <w:lang w:val="en-US"/>
              </w:rPr>
              <w:t xml:space="preserve"> left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left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forward</w:t>
            </w:r>
            <w:r>
              <w:rPr>
                <w:rFonts w:ascii="Arial Narrow" w:hAnsi="Arial Narrow"/>
                <w:lang w:val="en-US"/>
              </w:rPr>
              <w:t xml:space="preserve"> –</w:t>
            </w:r>
            <w:r w:rsidRPr="008841D0">
              <w:rPr>
                <w:rFonts w:ascii="Arial Narrow" w:hAnsi="Arial Narrow"/>
                <w:lang w:val="en-US"/>
              </w:rPr>
              <w:t xml:space="preserve"> left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Switch veh</w:t>
            </w:r>
            <w:r>
              <w:rPr>
                <w:rFonts w:ascii="Arial Narrow" w:hAnsi="Arial Narrow"/>
                <w:lang w:val="en-US"/>
              </w:rPr>
              <w:t>icle</w:t>
            </w:r>
            <w:r w:rsidRPr="008841D0">
              <w:rPr>
                <w:rFonts w:ascii="Arial Narrow" w:hAnsi="Arial Narrow"/>
                <w:lang w:val="en-US"/>
              </w:rPr>
              <w:t xml:space="preserve"> turret sight position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626B09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8841D0">
              <w:rPr>
                <w:rFonts w:ascii="Arial Narrow" w:hAnsi="Arial Narrow"/>
              </w:rPr>
              <w:t>LCtl + Mouse Wheel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keepNext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lastRenderedPageBreak/>
              <w:t>Move pilot head forward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Insert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keepNext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Move pilot head backward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Home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keepNext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Move pilot head left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Delete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keepNext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Move pilot head right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End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keepNext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Move pilot head up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Page Up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Move pilot head down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Page Down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Turret, gunsight view: reset vertical view to gunsight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465D0C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Turret, gunsight view: view vertical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Turret, gunsight view: reset horizontal view to gunsight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465D0C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Turret, gunsight view: view horizontal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Head independent view left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/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right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Mouse X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Head independent view up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/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down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Mouse 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Center head independent view horizontally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Center head independent view vertically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</w:tbl>
    <w:p w:rsidR="00B92F51" w:rsidRDefault="00B92F51" w:rsidP="003267C5">
      <w:pPr>
        <w:pStyle w:val="HTMLconformatoprevio"/>
        <w:keepNext/>
        <w:tabs>
          <w:tab w:val="clear" w:pos="6412"/>
          <w:tab w:val="left" w:pos="6663"/>
          <w:tab w:val="left" w:pos="6804"/>
        </w:tabs>
        <w:spacing w:after="120"/>
        <w:ind w:left="142" w:right="85"/>
        <w:jc w:val="center"/>
        <w:rPr>
          <w:rFonts w:ascii="Arial Narrow" w:hAnsi="Arial Narrow" w:cs="Arial"/>
          <w:b/>
          <w:sz w:val="18"/>
          <w:szCs w:val="18"/>
        </w:rPr>
      </w:pPr>
    </w:p>
    <w:p w:rsidR="003267C5" w:rsidRPr="000534F0" w:rsidRDefault="003267C5" w:rsidP="003267C5">
      <w:pPr>
        <w:pStyle w:val="HTMLconformatoprevio"/>
        <w:keepNext/>
        <w:tabs>
          <w:tab w:val="clear" w:pos="6412"/>
          <w:tab w:val="left" w:pos="6663"/>
          <w:tab w:val="left" w:pos="6804"/>
        </w:tabs>
        <w:spacing w:after="120"/>
        <w:ind w:left="142" w:right="85"/>
        <w:jc w:val="center"/>
        <w:rPr>
          <w:rFonts w:ascii="Arial Narrow" w:hAnsi="Arial Narrow" w:cs="Arial"/>
          <w:b/>
          <w:sz w:val="18"/>
          <w:szCs w:val="18"/>
          <w:lang w:val="en-US"/>
        </w:rPr>
      </w:pPr>
    </w:p>
    <w:sectPr w:rsidR="003267C5" w:rsidRPr="000534F0" w:rsidSect="00E16E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8732" w:h="12191" w:code="11"/>
      <w:pgMar w:top="567" w:right="567" w:bottom="851" w:left="1134" w:header="459" w:footer="502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9EF" w:rsidRDefault="001029EF">
      <w:r>
        <w:separator/>
      </w:r>
    </w:p>
  </w:endnote>
  <w:endnote w:type="continuationSeparator" w:id="0">
    <w:p w:rsidR="001029EF" w:rsidRDefault="00102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ld PS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BD3" w:rsidRDefault="00077BD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B43" w:rsidRPr="001F0DD9" w:rsidRDefault="001F0DD9" w:rsidP="007661BB">
    <w:pPr>
      <w:pStyle w:val="Piedepgina"/>
      <w:tabs>
        <w:tab w:val="center" w:pos="3686"/>
        <w:tab w:val="right" w:pos="7031"/>
      </w:tabs>
      <w:spacing w:line="160" w:lineRule="atLeast"/>
      <w:rPr>
        <w:rFonts w:ascii="Arial Narrow" w:hAnsi="Arial Narrow" w:cs="Arial"/>
        <w:sz w:val="18"/>
        <w:szCs w:val="18"/>
        <w:lang w:val="en-US"/>
      </w:rPr>
    </w:pPr>
    <w:r>
      <w:rPr>
        <w:rFonts w:ascii="Arial Narrow" w:hAnsi="Arial Narrow" w:cs="Arial"/>
        <w:sz w:val="18"/>
        <w:szCs w:val="18"/>
        <w:lang w:val="en-US"/>
      </w:rPr>
      <w:t xml:space="preserve">IL2 Great Battles </w:t>
    </w:r>
    <w:r w:rsidR="00077BD3">
      <w:rPr>
        <w:rFonts w:ascii="Arial Narrow" w:hAnsi="Arial Narrow" w:cs="Arial"/>
        <w:sz w:val="18"/>
        <w:szCs w:val="18"/>
        <w:lang w:val="en-US"/>
      </w:rPr>
      <w:t>De</w:t>
    </w:r>
    <w:bookmarkStart w:id="1" w:name="_GoBack"/>
    <w:bookmarkEnd w:id="1"/>
    <w:r w:rsidR="00077BD3">
      <w:rPr>
        <w:rFonts w:ascii="Arial Narrow" w:hAnsi="Arial Narrow" w:cs="Arial"/>
        <w:sz w:val="18"/>
        <w:szCs w:val="18"/>
        <w:lang w:val="en-US"/>
      </w:rPr>
      <w:t xml:space="preserve">fault </w:t>
    </w:r>
    <w:r>
      <w:rPr>
        <w:rFonts w:ascii="Arial Narrow" w:hAnsi="Arial Narrow" w:cs="Arial"/>
        <w:sz w:val="18"/>
        <w:szCs w:val="18"/>
        <w:lang w:val="en-US"/>
      </w:rPr>
      <w:t>Controls – 2019, March</w:t>
    </w:r>
    <w:r>
      <w:rPr>
        <w:rFonts w:ascii="Arial Narrow" w:hAnsi="Arial Narrow" w:cs="Arial"/>
        <w:sz w:val="18"/>
        <w:szCs w:val="18"/>
        <w:lang w:val="en-US"/>
      </w:rPr>
      <w:tab/>
    </w:r>
    <w:r w:rsidR="007661BB" w:rsidRPr="001F0DD9">
      <w:rPr>
        <w:rFonts w:ascii="Arial Narrow" w:hAnsi="Arial Narrow" w:cs="Arial"/>
        <w:sz w:val="18"/>
        <w:szCs w:val="18"/>
        <w:lang w:val="en-US"/>
      </w:rPr>
      <w:tab/>
    </w:r>
    <w:r w:rsidR="007661BB">
      <w:rPr>
        <w:rFonts w:ascii="Arial Narrow" w:hAnsi="Arial Narrow" w:cs="Arial"/>
        <w:sz w:val="18"/>
        <w:szCs w:val="18"/>
      </w:rPr>
      <w:fldChar w:fldCharType="begin"/>
    </w:r>
    <w:r w:rsidR="007661BB" w:rsidRPr="001F0DD9">
      <w:rPr>
        <w:rFonts w:ascii="Arial Narrow" w:hAnsi="Arial Narrow" w:cs="Arial"/>
        <w:sz w:val="18"/>
        <w:szCs w:val="18"/>
        <w:lang w:val="en-US"/>
      </w:rPr>
      <w:instrText xml:space="preserve"> PAGE  \* Arabic  \* MERGEFORMAT </w:instrText>
    </w:r>
    <w:r w:rsidR="007661BB">
      <w:rPr>
        <w:rFonts w:ascii="Arial Narrow" w:hAnsi="Arial Narrow" w:cs="Arial"/>
        <w:sz w:val="18"/>
        <w:szCs w:val="18"/>
      </w:rPr>
      <w:fldChar w:fldCharType="separate"/>
    </w:r>
    <w:r w:rsidR="007661BB" w:rsidRPr="001F0DD9">
      <w:rPr>
        <w:rFonts w:ascii="Arial Narrow" w:hAnsi="Arial Narrow" w:cs="Arial"/>
        <w:noProof/>
        <w:sz w:val="18"/>
        <w:szCs w:val="18"/>
        <w:lang w:val="en-US"/>
      </w:rPr>
      <w:t>1</w:t>
    </w:r>
    <w:r w:rsidR="007661BB">
      <w:rPr>
        <w:rFonts w:ascii="Arial Narrow" w:hAnsi="Arial Narrow" w:cs="Arial"/>
        <w:sz w:val="18"/>
        <w:szCs w:val="18"/>
      </w:rPr>
      <w:fldChar w:fldCharType="end"/>
    </w:r>
    <w:r w:rsidR="007661BB" w:rsidRPr="001F0DD9">
      <w:rPr>
        <w:rFonts w:ascii="Arial Narrow" w:hAnsi="Arial Narrow" w:cs="Arial"/>
        <w:sz w:val="18"/>
        <w:szCs w:val="18"/>
        <w:lang w:val="en-US"/>
      </w:rPr>
      <w:t xml:space="preserve"> / </w:t>
    </w:r>
    <w:r w:rsidR="007661BB">
      <w:rPr>
        <w:rFonts w:ascii="Arial Narrow" w:hAnsi="Arial Narrow" w:cs="Arial"/>
        <w:sz w:val="18"/>
        <w:szCs w:val="18"/>
      </w:rPr>
      <w:fldChar w:fldCharType="begin"/>
    </w:r>
    <w:r w:rsidR="007661BB" w:rsidRPr="001F0DD9">
      <w:rPr>
        <w:rFonts w:ascii="Arial Narrow" w:hAnsi="Arial Narrow" w:cs="Arial"/>
        <w:sz w:val="18"/>
        <w:szCs w:val="18"/>
        <w:lang w:val="en-US"/>
      </w:rPr>
      <w:instrText xml:space="preserve"> NUMPAGES  \* Arabic  \* MERGEFORMAT </w:instrText>
    </w:r>
    <w:r w:rsidR="007661BB">
      <w:rPr>
        <w:rFonts w:ascii="Arial Narrow" w:hAnsi="Arial Narrow" w:cs="Arial"/>
        <w:sz w:val="18"/>
        <w:szCs w:val="18"/>
      </w:rPr>
      <w:fldChar w:fldCharType="separate"/>
    </w:r>
    <w:r w:rsidR="007661BB" w:rsidRPr="001F0DD9">
      <w:rPr>
        <w:rFonts w:ascii="Arial Narrow" w:hAnsi="Arial Narrow" w:cs="Arial"/>
        <w:noProof/>
        <w:sz w:val="18"/>
        <w:szCs w:val="18"/>
        <w:lang w:val="en-US"/>
      </w:rPr>
      <w:t>17</w:t>
    </w:r>
    <w:r w:rsidR="007661BB">
      <w:rPr>
        <w:rFonts w:ascii="Arial Narrow" w:hAnsi="Arial Narrow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B43" w:rsidRPr="00A571DC" w:rsidRDefault="00784B43" w:rsidP="002E6272">
    <w:pPr>
      <w:pStyle w:val="Piedepgina"/>
      <w:tabs>
        <w:tab w:val="center" w:pos="3686"/>
        <w:tab w:val="right" w:pos="7088"/>
      </w:tabs>
      <w:spacing w:line="160" w:lineRule="atLeast"/>
      <w:rPr>
        <w:rFonts w:ascii="Arial" w:hAnsi="Arial" w:cs="Arial"/>
        <w:sz w:val="16"/>
        <w:szCs w:val="16"/>
        <w:lang w:val="en-US"/>
      </w:rPr>
    </w:pPr>
    <w:r w:rsidRPr="00417CD9">
      <w:rPr>
        <w:rFonts w:ascii="Arial" w:hAnsi="Arial" w:cs="Arial"/>
        <w:sz w:val="16"/>
        <w:szCs w:val="16"/>
      </w:rPr>
      <w:fldChar w:fldCharType="begin"/>
    </w:r>
    <w:r w:rsidRPr="00A571DC">
      <w:rPr>
        <w:rFonts w:ascii="Arial" w:hAnsi="Arial" w:cs="Arial"/>
        <w:sz w:val="16"/>
        <w:szCs w:val="16"/>
        <w:lang w:val="en-US"/>
      </w:rPr>
      <w:instrText xml:space="preserve"> FILENAME   \* MERGEFORMAT </w:instrText>
    </w:r>
    <w:r w:rsidRPr="00417CD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IL2 BoX -- controles.docx</w:t>
    </w:r>
    <w:r w:rsidRPr="00417CD9">
      <w:rPr>
        <w:rFonts w:ascii="Arial" w:hAnsi="Arial" w:cs="Arial"/>
        <w:sz w:val="16"/>
        <w:szCs w:val="16"/>
      </w:rPr>
      <w:fldChar w:fldCharType="end"/>
    </w:r>
    <w:r w:rsidRPr="00A571DC">
      <w:rPr>
        <w:rFonts w:ascii="Arial" w:hAnsi="Arial" w:cs="Arial"/>
        <w:sz w:val="16"/>
        <w:szCs w:val="16"/>
        <w:lang w:val="en-US"/>
      </w:rPr>
      <w:tab/>
    </w:r>
    <w:r w:rsidRPr="00A571DC">
      <w:rPr>
        <w:rFonts w:ascii="Arial" w:hAnsi="Arial" w:cs="Arial"/>
        <w:smallCaps/>
        <w:sz w:val="16"/>
        <w:szCs w:val="16"/>
        <w:lang w:val="en-US"/>
      </w:rPr>
      <w:t>Flight Simulator X</w:t>
    </w:r>
    <w:r w:rsidRPr="00A571DC">
      <w:rPr>
        <w:rFonts w:ascii="Arial" w:hAnsi="Arial" w:cs="Arial"/>
        <w:sz w:val="16"/>
        <w:szCs w:val="16"/>
        <w:lang w:val="en-US"/>
      </w:rPr>
      <w:tab/>
    </w:r>
    <w:r w:rsidRPr="00417CD9">
      <w:rPr>
        <w:rStyle w:val="Nmerodepgina"/>
        <w:rFonts w:ascii="Arial" w:hAnsi="Arial" w:cs="Arial"/>
        <w:sz w:val="16"/>
        <w:szCs w:val="16"/>
      </w:rPr>
      <w:fldChar w:fldCharType="begin"/>
    </w:r>
    <w:r w:rsidRPr="00A571DC">
      <w:rPr>
        <w:rStyle w:val="Nmerodepgina"/>
        <w:rFonts w:ascii="Arial" w:hAnsi="Arial" w:cs="Arial"/>
        <w:sz w:val="16"/>
        <w:szCs w:val="16"/>
        <w:lang w:val="en-US"/>
      </w:rPr>
      <w:instrText xml:space="preserve"> PAGE </w:instrText>
    </w:r>
    <w:r w:rsidRPr="00417CD9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  <w:lang w:val="en-US"/>
      </w:rPr>
      <w:t>16</w:t>
    </w:r>
    <w:r w:rsidRPr="00417CD9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9EF" w:rsidRDefault="001029EF">
      <w:r>
        <w:separator/>
      </w:r>
    </w:p>
  </w:footnote>
  <w:footnote w:type="continuationSeparator" w:id="0">
    <w:p w:rsidR="001029EF" w:rsidRDefault="00102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BD3" w:rsidRDefault="00077BD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BD3" w:rsidRDefault="00077BD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BD3" w:rsidRDefault="00077B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A0BC0"/>
    <w:multiLevelType w:val="hybridMultilevel"/>
    <w:tmpl w:val="0DA6141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2198E"/>
    <w:multiLevelType w:val="hybridMultilevel"/>
    <w:tmpl w:val="3CB0942A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3E40250"/>
    <w:multiLevelType w:val="hybridMultilevel"/>
    <w:tmpl w:val="E394480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BD1FFC"/>
    <w:multiLevelType w:val="hybridMultilevel"/>
    <w:tmpl w:val="7F20975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B81509"/>
    <w:multiLevelType w:val="hybridMultilevel"/>
    <w:tmpl w:val="7700E05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6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F05"/>
    <w:rsid w:val="0000307A"/>
    <w:rsid w:val="00003E54"/>
    <w:rsid w:val="0001052C"/>
    <w:rsid w:val="00020221"/>
    <w:rsid w:val="0002711B"/>
    <w:rsid w:val="0003039C"/>
    <w:rsid w:val="00034672"/>
    <w:rsid w:val="00037DF5"/>
    <w:rsid w:val="00043FB7"/>
    <w:rsid w:val="000456DF"/>
    <w:rsid w:val="000504E6"/>
    <w:rsid w:val="000510AE"/>
    <w:rsid w:val="000534F0"/>
    <w:rsid w:val="000536E1"/>
    <w:rsid w:val="000541B2"/>
    <w:rsid w:val="000602B0"/>
    <w:rsid w:val="00060E0C"/>
    <w:rsid w:val="0006110D"/>
    <w:rsid w:val="00062732"/>
    <w:rsid w:val="00065F5B"/>
    <w:rsid w:val="00066CB1"/>
    <w:rsid w:val="00067770"/>
    <w:rsid w:val="00070279"/>
    <w:rsid w:val="000712FA"/>
    <w:rsid w:val="00071BBE"/>
    <w:rsid w:val="00077BD3"/>
    <w:rsid w:val="00082713"/>
    <w:rsid w:val="000876EE"/>
    <w:rsid w:val="00090044"/>
    <w:rsid w:val="000920CC"/>
    <w:rsid w:val="000921D7"/>
    <w:rsid w:val="0009658A"/>
    <w:rsid w:val="00097CB0"/>
    <w:rsid w:val="000A2447"/>
    <w:rsid w:val="000A7860"/>
    <w:rsid w:val="000B21F0"/>
    <w:rsid w:val="000B6959"/>
    <w:rsid w:val="000B71EE"/>
    <w:rsid w:val="000B776B"/>
    <w:rsid w:val="000C236D"/>
    <w:rsid w:val="000C29A7"/>
    <w:rsid w:val="000C47E4"/>
    <w:rsid w:val="000C525B"/>
    <w:rsid w:val="000C73F4"/>
    <w:rsid w:val="000D0BE1"/>
    <w:rsid w:val="000D0C00"/>
    <w:rsid w:val="000D33D1"/>
    <w:rsid w:val="000D7B78"/>
    <w:rsid w:val="000E07DE"/>
    <w:rsid w:val="000E0EE5"/>
    <w:rsid w:val="000E79DE"/>
    <w:rsid w:val="000E7AF2"/>
    <w:rsid w:val="000F0AF7"/>
    <w:rsid w:val="000F2334"/>
    <w:rsid w:val="000F25EA"/>
    <w:rsid w:val="000F4A1F"/>
    <w:rsid w:val="000F4E85"/>
    <w:rsid w:val="001029EF"/>
    <w:rsid w:val="001145BD"/>
    <w:rsid w:val="00114F12"/>
    <w:rsid w:val="00115D02"/>
    <w:rsid w:val="00116E7A"/>
    <w:rsid w:val="001177F7"/>
    <w:rsid w:val="00120128"/>
    <w:rsid w:val="001215E2"/>
    <w:rsid w:val="0012671E"/>
    <w:rsid w:val="00133DF0"/>
    <w:rsid w:val="00136E10"/>
    <w:rsid w:val="00137C20"/>
    <w:rsid w:val="0014188D"/>
    <w:rsid w:val="00142A48"/>
    <w:rsid w:val="0014419A"/>
    <w:rsid w:val="001446CE"/>
    <w:rsid w:val="00144760"/>
    <w:rsid w:val="00144DE8"/>
    <w:rsid w:val="00150CAE"/>
    <w:rsid w:val="00154FF4"/>
    <w:rsid w:val="001643F6"/>
    <w:rsid w:val="00166A6E"/>
    <w:rsid w:val="0017017A"/>
    <w:rsid w:val="00170307"/>
    <w:rsid w:val="00171F21"/>
    <w:rsid w:val="00176F82"/>
    <w:rsid w:val="001849BB"/>
    <w:rsid w:val="0018569F"/>
    <w:rsid w:val="00186938"/>
    <w:rsid w:val="00186C49"/>
    <w:rsid w:val="00190D38"/>
    <w:rsid w:val="001953FF"/>
    <w:rsid w:val="00197A1B"/>
    <w:rsid w:val="001A0E4C"/>
    <w:rsid w:val="001A12AE"/>
    <w:rsid w:val="001A477C"/>
    <w:rsid w:val="001A4CCE"/>
    <w:rsid w:val="001A55C4"/>
    <w:rsid w:val="001B1014"/>
    <w:rsid w:val="001B49C9"/>
    <w:rsid w:val="001C0369"/>
    <w:rsid w:val="001C0441"/>
    <w:rsid w:val="001C26B9"/>
    <w:rsid w:val="001C4AF5"/>
    <w:rsid w:val="001C7231"/>
    <w:rsid w:val="001D781B"/>
    <w:rsid w:val="001E515D"/>
    <w:rsid w:val="001E611E"/>
    <w:rsid w:val="001E6BD5"/>
    <w:rsid w:val="001E7D2F"/>
    <w:rsid w:val="001F0DD9"/>
    <w:rsid w:val="001F3AE7"/>
    <w:rsid w:val="001F5EE7"/>
    <w:rsid w:val="0020068F"/>
    <w:rsid w:val="00207AE7"/>
    <w:rsid w:val="00213575"/>
    <w:rsid w:val="00214229"/>
    <w:rsid w:val="00217598"/>
    <w:rsid w:val="002207F4"/>
    <w:rsid w:val="00223004"/>
    <w:rsid w:val="002250CE"/>
    <w:rsid w:val="00226648"/>
    <w:rsid w:val="002269BD"/>
    <w:rsid w:val="00230352"/>
    <w:rsid w:val="00235917"/>
    <w:rsid w:val="00236E31"/>
    <w:rsid w:val="00244179"/>
    <w:rsid w:val="00246236"/>
    <w:rsid w:val="00257BAA"/>
    <w:rsid w:val="00257D14"/>
    <w:rsid w:val="00262463"/>
    <w:rsid w:val="00263E2B"/>
    <w:rsid w:val="002644FF"/>
    <w:rsid w:val="002646BE"/>
    <w:rsid w:val="0026787D"/>
    <w:rsid w:val="002715DE"/>
    <w:rsid w:val="0027219A"/>
    <w:rsid w:val="00273A95"/>
    <w:rsid w:val="00274093"/>
    <w:rsid w:val="00276B90"/>
    <w:rsid w:val="00277731"/>
    <w:rsid w:val="00280990"/>
    <w:rsid w:val="00282287"/>
    <w:rsid w:val="00296287"/>
    <w:rsid w:val="00296320"/>
    <w:rsid w:val="002A184E"/>
    <w:rsid w:val="002C090E"/>
    <w:rsid w:val="002C5378"/>
    <w:rsid w:val="002C6937"/>
    <w:rsid w:val="002C770F"/>
    <w:rsid w:val="002D15FB"/>
    <w:rsid w:val="002D34FC"/>
    <w:rsid w:val="002D4185"/>
    <w:rsid w:val="002D7F19"/>
    <w:rsid w:val="002E0C54"/>
    <w:rsid w:val="002E10B0"/>
    <w:rsid w:val="002E6272"/>
    <w:rsid w:val="002E6733"/>
    <w:rsid w:val="002F4088"/>
    <w:rsid w:val="00301139"/>
    <w:rsid w:val="0030269C"/>
    <w:rsid w:val="00304F1B"/>
    <w:rsid w:val="003070BF"/>
    <w:rsid w:val="0030740B"/>
    <w:rsid w:val="00310F2C"/>
    <w:rsid w:val="00311694"/>
    <w:rsid w:val="003151D3"/>
    <w:rsid w:val="00324DD9"/>
    <w:rsid w:val="00325716"/>
    <w:rsid w:val="003261AD"/>
    <w:rsid w:val="003267C5"/>
    <w:rsid w:val="00333980"/>
    <w:rsid w:val="00334BAE"/>
    <w:rsid w:val="00335816"/>
    <w:rsid w:val="003361D3"/>
    <w:rsid w:val="0033703F"/>
    <w:rsid w:val="003405F5"/>
    <w:rsid w:val="003633EA"/>
    <w:rsid w:val="003645D9"/>
    <w:rsid w:val="003728C2"/>
    <w:rsid w:val="00382773"/>
    <w:rsid w:val="0038287A"/>
    <w:rsid w:val="00382F8B"/>
    <w:rsid w:val="00383035"/>
    <w:rsid w:val="00384FD7"/>
    <w:rsid w:val="003860A0"/>
    <w:rsid w:val="00393E9C"/>
    <w:rsid w:val="00394F77"/>
    <w:rsid w:val="003966E2"/>
    <w:rsid w:val="003A1B08"/>
    <w:rsid w:val="003A6674"/>
    <w:rsid w:val="003A7916"/>
    <w:rsid w:val="003B138C"/>
    <w:rsid w:val="003B4848"/>
    <w:rsid w:val="003C0886"/>
    <w:rsid w:val="003C1881"/>
    <w:rsid w:val="003C37DB"/>
    <w:rsid w:val="003D1494"/>
    <w:rsid w:val="003D2CCD"/>
    <w:rsid w:val="003D2F91"/>
    <w:rsid w:val="003D5105"/>
    <w:rsid w:val="003D6B25"/>
    <w:rsid w:val="003E37F6"/>
    <w:rsid w:val="003E504B"/>
    <w:rsid w:val="003E6F69"/>
    <w:rsid w:val="003E771A"/>
    <w:rsid w:val="003F1BC6"/>
    <w:rsid w:val="003F4051"/>
    <w:rsid w:val="003F49E2"/>
    <w:rsid w:val="003F5791"/>
    <w:rsid w:val="00400FE0"/>
    <w:rsid w:val="00401DCD"/>
    <w:rsid w:val="00402D03"/>
    <w:rsid w:val="0040484E"/>
    <w:rsid w:val="00405F3D"/>
    <w:rsid w:val="00412FDB"/>
    <w:rsid w:val="004278C8"/>
    <w:rsid w:val="004327D6"/>
    <w:rsid w:val="004371D0"/>
    <w:rsid w:val="00437C01"/>
    <w:rsid w:val="00440926"/>
    <w:rsid w:val="00441018"/>
    <w:rsid w:val="004433DC"/>
    <w:rsid w:val="00444D68"/>
    <w:rsid w:val="00451862"/>
    <w:rsid w:val="00460B21"/>
    <w:rsid w:val="00463347"/>
    <w:rsid w:val="00464817"/>
    <w:rsid w:val="00465D0C"/>
    <w:rsid w:val="004747FA"/>
    <w:rsid w:val="004760FC"/>
    <w:rsid w:val="00484F2A"/>
    <w:rsid w:val="00497C37"/>
    <w:rsid w:val="004A1B71"/>
    <w:rsid w:val="004A2B30"/>
    <w:rsid w:val="004A2C3D"/>
    <w:rsid w:val="004A3FE3"/>
    <w:rsid w:val="004A5C2C"/>
    <w:rsid w:val="004A7A65"/>
    <w:rsid w:val="004B1BBE"/>
    <w:rsid w:val="004B3601"/>
    <w:rsid w:val="004B7C1C"/>
    <w:rsid w:val="004C072B"/>
    <w:rsid w:val="004C0D52"/>
    <w:rsid w:val="004C2F70"/>
    <w:rsid w:val="004C32BC"/>
    <w:rsid w:val="004C3656"/>
    <w:rsid w:val="004C6420"/>
    <w:rsid w:val="004C67D5"/>
    <w:rsid w:val="004D0909"/>
    <w:rsid w:val="004D133C"/>
    <w:rsid w:val="004D2D33"/>
    <w:rsid w:val="004D2E83"/>
    <w:rsid w:val="004D433A"/>
    <w:rsid w:val="004E2867"/>
    <w:rsid w:val="004E2DB2"/>
    <w:rsid w:val="004E4352"/>
    <w:rsid w:val="004F0C28"/>
    <w:rsid w:val="004F1CCA"/>
    <w:rsid w:val="004F439D"/>
    <w:rsid w:val="004F7FB0"/>
    <w:rsid w:val="005022C2"/>
    <w:rsid w:val="00502E55"/>
    <w:rsid w:val="00505178"/>
    <w:rsid w:val="00505701"/>
    <w:rsid w:val="00506915"/>
    <w:rsid w:val="00512887"/>
    <w:rsid w:val="0051656C"/>
    <w:rsid w:val="0052012A"/>
    <w:rsid w:val="00522149"/>
    <w:rsid w:val="00526D25"/>
    <w:rsid w:val="00532A78"/>
    <w:rsid w:val="00534A9A"/>
    <w:rsid w:val="00536166"/>
    <w:rsid w:val="00544EE2"/>
    <w:rsid w:val="00545072"/>
    <w:rsid w:val="00547E6C"/>
    <w:rsid w:val="005511AD"/>
    <w:rsid w:val="005521E2"/>
    <w:rsid w:val="00552298"/>
    <w:rsid w:val="00554D5D"/>
    <w:rsid w:val="0055628C"/>
    <w:rsid w:val="0055637B"/>
    <w:rsid w:val="00561B02"/>
    <w:rsid w:val="00563E30"/>
    <w:rsid w:val="00567127"/>
    <w:rsid w:val="00571829"/>
    <w:rsid w:val="00573635"/>
    <w:rsid w:val="00574C77"/>
    <w:rsid w:val="00577278"/>
    <w:rsid w:val="00581739"/>
    <w:rsid w:val="00583536"/>
    <w:rsid w:val="005838AB"/>
    <w:rsid w:val="00583FE6"/>
    <w:rsid w:val="005859CE"/>
    <w:rsid w:val="00587BAB"/>
    <w:rsid w:val="00592213"/>
    <w:rsid w:val="00593203"/>
    <w:rsid w:val="00593D9E"/>
    <w:rsid w:val="005A3DCC"/>
    <w:rsid w:val="005B05A1"/>
    <w:rsid w:val="005B170B"/>
    <w:rsid w:val="005B2554"/>
    <w:rsid w:val="005B355E"/>
    <w:rsid w:val="005B40B9"/>
    <w:rsid w:val="005B51FE"/>
    <w:rsid w:val="005B57AC"/>
    <w:rsid w:val="005C0169"/>
    <w:rsid w:val="005C0A5B"/>
    <w:rsid w:val="005C2309"/>
    <w:rsid w:val="005C6A75"/>
    <w:rsid w:val="005D2DD6"/>
    <w:rsid w:val="005D38E3"/>
    <w:rsid w:val="005D3D6F"/>
    <w:rsid w:val="005D6623"/>
    <w:rsid w:val="005E0D8A"/>
    <w:rsid w:val="005E2ABC"/>
    <w:rsid w:val="005E5B33"/>
    <w:rsid w:val="005F20F1"/>
    <w:rsid w:val="005F528B"/>
    <w:rsid w:val="005F7D41"/>
    <w:rsid w:val="00600588"/>
    <w:rsid w:val="00604928"/>
    <w:rsid w:val="00611E65"/>
    <w:rsid w:val="00612A44"/>
    <w:rsid w:val="00613E4E"/>
    <w:rsid w:val="0061456F"/>
    <w:rsid w:val="00615E27"/>
    <w:rsid w:val="0062232A"/>
    <w:rsid w:val="00622CD6"/>
    <w:rsid w:val="00626B09"/>
    <w:rsid w:val="00631F8A"/>
    <w:rsid w:val="00637E4C"/>
    <w:rsid w:val="00641929"/>
    <w:rsid w:val="006424C2"/>
    <w:rsid w:val="00642E13"/>
    <w:rsid w:val="00650158"/>
    <w:rsid w:val="0065194D"/>
    <w:rsid w:val="00651998"/>
    <w:rsid w:val="00653D71"/>
    <w:rsid w:val="00657DE2"/>
    <w:rsid w:val="00661072"/>
    <w:rsid w:val="0066216B"/>
    <w:rsid w:val="0066220A"/>
    <w:rsid w:val="00663605"/>
    <w:rsid w:val="00664374"/>
    <w:rsid w:val="00683ADF"/>
    <w:rsid w:val="00687BA0"/>
    <w:rsid w:val="00687FA2"/>
    <w:rsid w:val="00690AA5"/>
    <w:rsid w:val="00693A3F"/>
    <w:rsid w:val="006A2CE4"/>
    <w:rsid w:val="006A3BCA"/>
    <w:rsid w:val="006A6E7E"/>
    <w:rsid w:val="006B0C1D"/>
    <w:rsid w:val="006B4272"/>
    <w:rsid w:val="006C307E"/>
    <w:rsid w:val="006C34B4"/>
    <w:rsid w:val="006C4598"/>
    <w:rsid w:val="006C475F"/>
    <w:rsid w:val="006C5F46"/>
    <w:rsid w:val="006E166C"/>
    <w:rsid w:val="006E1A40"/>
    <w:rsid w:val="006E22D0"/>
    <w:rsid w:val="006E3D2E"/>
    <w:rsid w:val="006E49A9"/>
    <w:rsid w:val="006E5089"/>
    <w:rsid w:val="006E5A6D"/>
    <w:rsid w:val="006E7695"/>
    <w:rsid w:val="006F22AA"/>
    <w:rsid w:val="006F3268"/>
    <w:rsid w:val="006F5757"/>
    <w:rsid w:val="00706451"/>
    <w:rsid w:val="007118E2"/>
    <w:rsid w:val="007128E3"/>
    <w:rsid w:val="0071583E"/>
    <w:rsid w:val="00715849"/>
    <w:rsid w:val="007158E6"/>
    <w:rsid w:val="0071759A"/>
    <w:rsid w:val="007218AF"/>
    <w:rsid w:val="007219C1"/>
    <w:rsid w:val="0072310C"/>
    <w:rsid w:val="0072397A"/>
    <w:rsid w:val="00725F70"/>
    <w:rsid w:val="00726053"/>
    <w:rsid w:val="00726827"/>
    <w:rsid w:val="00726C97"/>
    <w:rsid w:val="00730564"/>
    <w:rsid w:val="0073085C"/>
    <w:rsid w:val="00731034"/>
    <w:rsid w:val="00731905"/>
    <w:rsid w:val="00735A4A"/>
    <w:rsid w:val="007431F6"/>
    <w:rsid w:val="00745E3A"/>
    <w:rsid w:val="00746314"/>
    <w:rsid w:val="00746CF2"/>
    <w:rsid w:val="00747E91"/>
    <w:rsid w:val="00757022"/>
    <w:rsid w:val="00757239"/>
    <w:rsid w:val="007614A0"/>
    <w:rsid w:val="007627E5"/>
    <w:rsid w:val="00763FF7"/>
    <w:rsid w:val="00764556"/>
    <w:rsid w:val="007648B3"/>
    <w:rsid w:val="007661BB"/>
    <w:rsid w:val="00773D97"/>
    <w:rsid w:val="00774177"/>
    <w:rsid w:val="007763A1"/>
    <w:rsid w:val="00782C2F"/>
    <w:rsid w:val="00783DF1"/>
    <w:rsid w:val="00784B43"/>
    <w:rsid w:val="00790DAF"/>
    <w:rsid w:val="00793D71"/>
    <w:rsid w:val="007959DF"/>
    <w:rsid w:val="00795E9F"/>
    <w:rsid w:val="007A4D31"/>
    <w:rsid w:val="007A6179"/>
    <w:rsid w:val="007A6F34"/>
    <w:rsid w:val="007A76C4"/>
    <w:rsid w:val="007A7D27"/>
    <w:rsid w:val="007B045A"/>
    <w:rsid w:val="007B2002"/>
    <w:rsid w:val="007B4F78"/>
    <w:rsid w:val="007B752E"/>
    <w:rsid w:val="007C0318"/>
    <w:rsid w:val="007C0BE5"/>
    <w:rsid w:val="007C17CB"/>
    <w:rsid w:val="007D083C"/>
    <w:rsid w:val="007D2853"/>
    <w:rsid w:val="007D322E"/>
    <w:rsid w:val="007D36F8"/>
    <w:rsid w:val="007E229E"/>
    <w:rsid w:val="007E3836"/>
    <w:rsid w:val="007E54B2"/>
    <w:rsid w:val="007F1B11"/>
    <w:rsid w:val="007F5BC8"/>
    <w:rsid w:val="007F7770"/>
    <w:rsid w:val="00800399"/>
    <w:rsid w:val="008024CA"/>
    <w:rsid w:val="008048B3"/>
    <w:rsid w:val="00812F15"/>
    <w:rsid w:val="0081335A"/>
    <w:rsid w:val="008137E1"/>
    <w:rsid w:val="00814907"/>
    <w:rsid w:val="00814F2D"/>
    <w:rsid w:val="00817A77"/>
    <w:rsid w:val="008224C0"/>
    <w:rsid w:val="00824E13"/>
    <w:rsid w:val="008272D3"/>
    <w:rsid w:val="008328C4"/>
    <w:rsid w:val="00832E17"/>
    <w:rsid w:val="0083349E"/>
    <w:rsid w:val="00835371"/>
    <w:rsid w:val="0083750B"/>
    <w:rsid w:val="0084002C"/>
    <w:rsid w:val="008421FB"/>
    <w:rsid w:val="008462E9"/>
    <w:rsid w:val="008506C3"/>
    <w:rsid w:val="00852FEC"/>
    <w:rsid w:val="00854B1D"/>
    <w:rsid w:val="00855216"/>
    <w:rsid w:val="00857562"/>
    <w:rsid w:val="00860241"/>
    <w:rsid w:val="008609E0"/>
    <w:rsid w:val="00862BAC"/>
    <w:rsid w:val="00864563"/>
    <w:rsid w:val="00866B8E"/>
    <w:rsid w:val="00871D76"/>
    <w:rsid w:val="00874712"/>
    <w:rsid w:val="00877DF5"/>
    <w:rsid w:val="00883D25"/>
    <w:rsid w:val="008841D0"/>
    <w:rsid w:val="00892955"/>
    <w:rsid w:val="008977C5"/>
    <w:rsid w:val="008A0E11"/>
    <w:rsid w:val="008A1D1B"/>
    <w:rsid w:val="008A2408"/>
    <w:rsid w:val="008A6B07"/>
    <w:rsid w:val="008B24C2"/>
    <w:rsid w:val="008B3E85"/>
    <w:rsid w:val="008C76D8"/>
    <w:rsid w:val="008D0555"/>
    <w:rsid w:val="008D4190"/>
    <w:rsid w:val="008D4661"/>
    <w:rsid w:val="008D5154"/>
    <w:rsid w:val="008E01B6"/>
    <w:rsid w:val="008E2764"/>
    <w:rsid w:val="008E629D"/>
    <w:rsid w:val="008E76E1"/>
    <w:rsid w:val="008F0E2C"/>
    <w:rsid w:val="008F4E28"/>
    <w:rsid w:val="008F4EA7"/>
    <w:rsid w:val="008F5D57"/>
    <w:rsid w:val="008F7C1B"/>
    <w:rsid w:val="008F7EF8"/>
    <w:rsid w:val="009014CD"/>
    <w:rsid w:val="00901B6B"/>
    <w:rsid w:val="009057E6"/>
    <w:rsid w:val="00907E57"/>
    <w:rsid w:val="00911049"/>
    <w:rsid w:val="00913100"/>
    <w:rsid w:val="00913CAD"/>
    <w:rsid w:val="00914682"/>
    <w:rsid w:val="00914B72"/>
    <w:rsid w:val="00915397"/>
    <w:rsid w:val="009158E7"/>
    <w:rsid w:val="00920210"/>
    <w:rsid w:val="009258F1"/>
    <w:rsid w:val="009265C8"/>
    <w:rsid w:val="00927F30"/>
    <w:rsid w:val="00936956"/>
    <w:rsid w:val="0093734E"/>
    <w:rsid w:val="00941060"/>
    <w:rsid w:val="009417B1"/>
    <w:rsid w:val="00942B9B"/>
    <w:rsid w:val="00953234"/>
    <w:rsid w:val="009579EE"/>
    <w:rsid w:val="00960B61"/>
    <w:rsid w:val="0096127B"/>
    <w:rsid w:val="009666B8"/>
    <w:rsid w:val="00970937"/>
    <w:rsid w:val="009807AD"/>
    <w:rsid w:val="0098156C"/>
    <w:rsid w:val="009818EF"/>
    <w:rsid w:val="009875D6"/>
    <w:rsid w:val="0099396A"/>
    <w:rsid w:val="00995D94"/>
    <w:rsid w:val="00996FE0"/>
    <w:rsid w:val="009A071B"/>
    <w:rsid w:val="009A1450"/>
    <w:rsid w:val="009A1950"/>
    <w:rsid w:val="009A19A3"/>
    <w:rsid w:val="009A24F0"/>
    <w:rsid w:val="009A2CB6"/>
    <w:rsid w:val="009A38A2"/>
    <w:rsid w:val="009A3C49"/>
    <w:rsid w:val="009A52EC"/>
    <w:rsid w:val="009B3A54"/>
    <w:rsid w:val="009B537B"/>
    <w:rsid w:val="009B734D"/>
    <w:rsid w:val="009B7358"/>
    <w:rsid w:val="009B7F8B"/>
    <w:rsid w:val="009C13DA"/>
    <w:rsid w:val="009C1AEE"/>
    <w:rsid w:val="009C6B61"/>
    <w:rsid w:val="009D0463"/>
    <w:rsid w:val="009D0CDB"/>
    <w:rsid w:val="009D1ABF"/>
    <w:rsid w:val="009E0DD4"/>
    <w:rsid w:val="009E2B4B"/>
    <w:rsid w:val="009F0B35"/>
    <w:rsid w:val="009F1134"/>
    <w:rsid w:val="009F359E"/>
    <w:rsid w:val="009F5087"/>
    <w:rsid w:val="009F6D1E"/>
    <w:rsid w:val="009F7977"/>
    <w:rsid w:val="00A02A7A"/>
    <w:rsid w:val="00A03747"/>
    <w:rsid w:val="00A03F9E"/>
    <w:rsid w:val="00A04D4A"/>
    <w:rsid w:val="00A07051"/>
    <w:rsid w:val="00A115F9"/>
    <w:rsid w:val="00A21289"/>
    <w:rsid w:val="00A24C25"/>
    <w:rsid w:val="00A25278"/>
    <w:rsid w:val="00A26477"/>
    <w:rsid w:val="00A2743E"/>
    <w:rsid w:val="00A30E3D"/>
    <w:rsid w:val="00A330F9"/>
    <w:rsid w:val="00A35894"/>
    <w:rsid w:val="00A35CF1"/>
    <w:rsid w:val="00A35E32"/>
    <w:rsid w:val="00A3610E"/>
    <w:rsid w:val="00A375BD"/>
    <w:rsid w:val="00A43217"/>
    <w:rsid w:val="00A50D1F"/>
    <w:rsid w:val="00A55E78"/>
    <w:rsid w:val="00A56E8C"/>
    <w:rsid w:val="00A571DC"/>
    <w:rsid w:val="00A6351B"/>
    <w:rsid w:val="00A6552A"/>
    <w:rsid w:val="00A66849"/>
    <w:rsid w:val="00A67712"/>
    <w:rsid w:val="00A707B8"/>
    <w:rsid w:val="00A70A6A"/>
    <w:rsid w:val="00A70DEA"/>
    <w:rsid w:val="00A719C5"/>
    <w:rsid w:val="00A7228B"/>
    <w:rsid w:val="00A76F05"/>
    <w:rsid w:val="00A77F08"/>
    <w:rsid w:val="00A808BB"/>
    <w:rsid w:val="00A81D14"/>
    <w:rsid w:val="00A84046"/>
    <w:rsid w:val="00A851EC"/>
    <w:rsid w:val="00A861F7"/>
    <w:rsid w:val="00A9559C"/>
    <w:rsid w:val="00AA077A"/>
    <w:rsid w:val="00AA3CB7"/>
    <w:rsid w:val="00AA5F3C"/>
    <w:rsid w:val="00AB6D7F"/>
    <w:rsid w:val="00AC61BD"/>
    <w:rsid w:val="00AC767D"/>
    <w:rsid w:val="00AD170F"/>
    <w:rsid w:val="00AD2ED4"/>
    <w:rsid w:val="00AD4BE5"/>
    <w:rsid w:val="00AE1457"/>
    <w:rsid w:val="00AE2375"/>
    <w:rsid w:val="00AE6281"/>
    <w:rsid w:val="00AF0889"/>
    <w:rsid w:val="00AF5DEB"/>
    <w:rsid w:val="00AF7689"/>
    <w:rsid w:val="00AF7A65"/>
    <w:rsid w:val="00B01FFC"/>
    <w:rsid w:val="00B05CBB"/>
    <w:rsid w:val="00B063A3"/>
    <w:rsid w:val="00B06688"/>
    <w:rsid w:val="00B06B53"/>
    <w:rsid w:val="00B17DD9"/>
    <w:rsid w:val="00B20AA4"/>
    <w:rsid w:val="00B2349C"/>
    <w:rsid w:val="00B24297"/>
    <w:rsid w:val="00B325F1"/>
    <w:rsid w:val="00B3429C"/>
    <w:rsid w:val="00B34669"/>
    <w:rsid w:val="00B37DCD"/>
    <w:rsid w:val="00B416CB"/>
    <w:rsid w:val="00B4479C"/>
    <w:rsid w:val="00B4589F"/>
    <w:rsid w:val="00B45E1D"/>
    <w:rsid w:val="00B46D7C"/>
    <w:rsid w:val="00B471F6"/>
    <w:rsid w:val="00B5047B"/>
    <w:rsid w:val="00B50E8E"/>
    <w:rsid w:val="00B5384D"/>
    <w:rsid w:val="00B55735"/>
    <w:rsid w:val="00B5639A"/>
    <w:rsid w:val="00B6020A"/>
    <w:rsid w:val="00B614DF"/>
    <w:rsid w:val="00B646B8"/>
    <w:rsid w:val="00B6491C"/>
    <w:rsid w:val="00B650C9"/>
    <w:rsid w:val="00B666BF"/>
    <w:rsid w:val="00B700DA"/>
    <w:rsid w:val="00B80CB8"/>
    <w:rsid w:val="00B855EB"/>
    <w:rsid w:val="00B8646C"/>
    <w:rsid w:val="00B878B2"/>
    <w:rsid w:val="00B912FB"/>
    <w:rsid w:val="00B9222E"/>
    <w:rsid w:val="00B92CDF"/>
    <w:rsid w:val="00B92F51"/>
    <w:rsid w:val="00B93932"/>
    <w:rsid w:val="00B947F3"/>
    <w:rsid w:val="00BA3197"/>
    <w:rsid w:val="00BC27E2"/>
    <w:rsid w:val="00BC3E86"/>
    <w:rsid w:val="00BC4111"/>
    <w:rsid w:val="00BC473D"/>
    <w:rsid w:val="00BC621B"/>
    <w:rsid w:val="00BD06B7"/>
    <w:rsid w:val="00BD37C9"/>
    <w:rsid w:val="00BD7142"/>
    <w:rsid w:val="00BE668D"/>
    <w:rsid w:val="00BE75D4"/>
    <w:rsid w:val="00BE798C"/>
    <w:rsid w:val="00BF3733"/>
    <w:rsid w:val="00BF479D"/>
    <w:rsid w:val="00C02609"/>
    <w:rsid w:val="00C03F3E"/>
    <w:rsid w:val="00C04DA3"/>
    <w:rsid w:val="00C059BC"/>
    <w:rsid w:val="00C06AFD"/>
    <w:rsid w:val="00C1091A"/>
    <w:rsid w:val="00C11328"/>
    <w:rsid w:val="00C1282A"/>
    <w:rsid w:val="00C20F8C"/>
    <w:rsid w:val="00C23D4D"/>
    <w:rsid w:val="00C25D64"/>
    <w:rsid w:val="00C27B24"/>
    <w:rsid w:val="00C35200"/>
    <w:rsid w:val="00C35E6C"/>
    <w:rsid w:val="00C3620F"/>
    <w:rsid w:val="00C4070D"/>
    <w:rsid w:val="00C4101C"/>
    <w:rsid w:val="00C42222"/>
    <w:rsid w:val="00C45353"/>
    <w:rsid w:val="00C4550C"/>
    <w:rsid w:val="00C51017"/>
    <w:rsid w:val="00C55CE4"/>
    <w:rsid w:val="00C608D6"/>
    <w:rsid w:val="00C62768"/>
    <w:rsid w:val="00C6297C"/>
    <w:rsid w:val="00C63427"/>
    <w:rsid w:val="00C641A3"/>
    <w:rsid w:val="00C70348"/>
    <w:rsid w:val="00C8332C"/>
    <w:rsid w:val="00C83F98"/>
    <w:rsid w:val="00C842B0"/>
    <w:rsid w:val="00C85C3D"/>
    <w:rsid w:val="00C867DA"/>
    <w:rsid w:val="00C86C3F"/>
    <w:rsid w:val="00C87E7A"/>
    <w:rsid w:val="00C90E7B"/>
    <w:rsid w:val="00C910B6"/>
    <w:rsid w:val="00C92525"/>
    <w:rsid w:val="00C94F53"/>
    <w:rsid w:val="00CA0323"/>
    <w:rsid w:val="00CA5BB1"/>
    <w:rsid w:val="00CA77B9"/>
    <w:rsid w:val="00CB0DDD"/>
    <w:rsid w:val="00CB2E15"/>
    <w:rsid w:val="00CC3B74"/>
    <w:rsid w:val="00CC5D11"/>
    <w:rsid w:val="00CC6F57"/>
    <w:rsid w:val="00CD1983"/>
    <w:rsid w:val="00CD1EE7"/>
    <w:rsid w:val="00CD294F"/>
    <w:rsid w:val="00CD6ACD"/>
    <w:rsid w:val="00CE0A3B"/>
    <w:rsid w:val="00CE22B5"/>
    <w:rsid w:val="00CE238E"/>
    <w:rsid w:val="00CE299D"/>
    <w:rsid w:val="00CE3621"/>
    <w:rsid w:val="00CE676F"/>
    <w:rsid w:val="00CE7784"/>
    <w:rsid w:val="00CF0F6F"/>
    <w:rsid w:val="00CF7017"/>
    <w:rsid w:val="00D015DF"/>
    <w:rsid w:val="00D050B1"/>
    <w:rsid w:val="00D06B46"/>
    <w:rsid w:val="00D107E1"/>
    <w:rsid w:val="00D10E86"/>
    <w:rsid w:val="00D12A6D"/>
    <w:rsid w:val="00D1570C"/>
    <w:rsid w:val="00D218BF"/>
    <w:rsid w:val="00D26A70"/>
    <w:rsid w:val="00D27F49"/>
    <w:rsid w:val="00D306CD"/>
    <w:rsid w:val="00D348C5"/>
    <w:rsid w:val="00D35BFB"/>
    <w:rsid w:val="00D3619A"/>
    <w:rsid w:val="00D37963"/>
    <w:rsid w:val="00D42635"/>
    <w:rsid w:val="00D426BE"/>
    <w:rsid w:val="00D477D8"/>
    <w:rsid w:val="00D47EFB"/>
    <w:rsid w:val="00D50AEB"/>
    <w:rsid w:val="00D52989"/>
    <w:rsid w:val="00D53526"/>
    <w:rsid w:val="00D556D6"/>
    <w:rsid w:val="00D574A3"/>
    <w:rsid w:val="00D578C8"/>
    <w:rsid w:val="00D64825"/>
    <w:rsid w:val="00D765DF"/>
    <w:rsid w:val="00D8266D"/>
    <w:rsid w:val="00D83186"/>
    <w:rsid w:val="00D910FE"/>
    <w:rsid w:val="00D92A4D"/>
    <w:rsid w:val="00D93753"/>
    <w:rsid w:val="00D97449"/>
    <w:rsid w:val="00DA0DCB"/>
    <w:rsid w:val="00DA0DED"/>
    <w:rsid w:val="00DA31FD"/>
    <w:rsid w:val="00DA4D00"/>
    <w:rsid w:val="00DB1D8A"/>
    <w:rsid w:val="00DB3A58"/>
    <w:rsid w:val="00DB59CB"/>
    <w:rsid w:val="00DB5DFF"/>
    <w:rsid w:val="00DB7BB3"/>
    <w:rsid w:val="00DB7C4B"/>
    <w:rsid w:val="00DC729F"/>
    <w:rsid w:val="00DD1280"/>
    <w:rsid w:val="00DD1EFB"/>
    <w:rsid w:val="00DD4FC2"/>
    <w:rsid w:val="00DE3C58"/>
    <w:rsid w:val="00DE59C9"/>
    <w:rsid w:val="00DF315B"/>
    <w:rsid w:val="00DF43CE"/>
    <w:rsid w:val="00E0389D"/>
    <w:rsid w:val="00E0429D"/>
    <w:rsid w:val="00E05F81"/>
    <w:rsid w:val="00E110E2"/>
    <w:rsid w:val="00E14610"/>
    <w:rsid w:val="00E147C9"/>
    <w:rsid w:val="00E14D02"/>
    <w:rsid w:val="00E16E90"/>
    <w:rsid w:val="00E20E21"/>
    <w:rsid w:val="00E22BC4"/>
    <w:rsid w:val="00E33A32"/>
    <w:rsid w:val="00E34AD4"/>
    <w:rsid w:val="00E35206"/>
    <w:rsid w:val="00E365ED"/>
    <w:rsid w:val="00E46A10"/>
    <w:rsid w:val="00E47993"/>
    <w:rsid w:val="00E50FFA"/>
    <w:rsid w:val="00E55C30"/>
    <w:rsid w:val="00E5760E"/>
    <w:rsid w:val="00E57BC4"/>
    <w:rsid w:val="00E61DEE"/>
    <w:rsid w:val="00E65A7C"/>
    <w:rsid w:val="00E664CA"/>
    <w:rsid w:val="00E6682B"/>
    <w:rsid w:val="00E77D14"/>
    <w:rsid w:val="00E81FBE"/>
    <w:rsid w:val="00E82760"/>
    <w:rsid w:val="00E84B67"/>
    <w:rsid w:val="00E84E2C"/>
    <w:rsid w:val="00E92489"/>
    <w:rsid w:val="00E97A55"/>
    <w:rsid w:val="00EA3474"/>
    <w:rsid w:val="00EA3CC2"/>
    <w:rsid w:val="00EA4D1E"/>
    <w:rsid w:val="00EA5807"/>
    <w:rsid w:val="00EB1042"/>
    <w:rsid w:val="00EB2BF6"/>
    <w:rsid w:val="00EB35BD"/>
    <w:rsid w:val="00EB65ED"/>
    <w:rsid w:val="00EC4025"/>
    <w:rsid w:val="00EC5CC1"/>
    <w:rsid w:val="00EC727C"/>
    <w:rsid w:val="00EC783E"/>
    <w:rsid w:val="00ED233D"/>
    <w:rsid w:val="00EE07DB"/>
    <w:rsid w:val="00EE2B80"/>
    <w:rsid w:val="00EE3E78"/>
    <w:rsid w:val="00EE5219"/>
    <w:rsid w:val="00EE5622"/>
    <w:rsid w:val="00EE572F"/>
    <w:rsid w:val="00F01F34"/>
    <w:rsid w:val="00F05438"/>
    <w:rsid w:val="00F140C4"/>
    <w:rsid w:val="00F14B29"/>
    <w:rsid w:val="00F1785E"/>
    <w:rsid w:val="00F2045F"/>
    <w:rsid w:val="00F22F29"/>
    <w:rsid w:val="00F230C4"/>
    <w:rsid w:val="00F27705"/>
    <w:rsid w:val="00F27DA0"/>
    <w:rsid w:val="00F30D5E"/>
    <w:rsid w:val="00F31846"/>
    <w:rsid w:val="00F371EE"/>
    <w:rsid w:val="00F37326"/>
    <w:rsid w:val="00F37BC9"/>
    <w:rsid w:val="00F41271"/>
    <w:rsid w:val="00F51894"/>
    <w:rsid w:val="00F520DE"/>
    <w:rsid w:val="00F561D0"/>
    <w:rsid w:val="00F63698"/>
    <w:rsid w:val="00F6550C"/>
    <w:rsid w:val="00F67BBA"/>
    <w:rsid w:val="00F70281"/>
    <w:rsid w:val="00F71100"/>
    <w:rsid w:val="00F758E1"/>
    <w:rsid w:val="00F75EC9"/>
    <w:rsid w:val="00F76E4D"/>
    <w:rsid w:val="00F8395D"/>
    <w:rsid w:val="00F83E3F"/>
    <w:rsid w:val="00F97FF4"/>
    <w:rsid w:val="00FA275A"/>
    <w:rsid w:val="00FA46C5"/>
    <w:rsid w:val="00FA531D"/>
    <w:rsid w:val="00FB7524"/>
    <w:rsid w:val="00FC4038"/>
    <w:rsid w:val="00FC4503"/>
    <w:rsid w:val="00FC5E7B"/>
    <w:rsid w:val="00FC6325"/>
    <w:rsid w:val="00FD0216"/>
    <w:rsid w:val="00FD207E"/>
    <w:rsid w:val="00FE08DD"/>
    <w:rsid w:val="00FE2798"/>
    <w:rsid w:val="00FF19CC"/>
    <w:rsid w:val="00FF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05C370"/>
  <w15:chartTrackingRefBased/>
  <w15:docId w15:val="{98F24AEA-03C4-48D9-A9B6-F045571D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old PS" w:eastAsia="Times New Roman" w:hAnsi="Bold PS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6F05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qFormat/>
    <w:pPr>
      <w:spacing w:before="240"/>
      <w:outlineLvl w:val="0"/>
    </w:pPr>
    <w:rPr>
      <w:rFonts w:ascii="MS Sans Serif" w:hAnsi="MS Sans Serif"/>
      <w:b/>
      <w:u w:val="single"/>
    </w:rPr>
  </w:style>
  <w:style w:type="paragraph" w:styleId="Ttulo2">
    <w:name w:val="heading 2"/>
    <w:basedOn w:val="Normal"/>
    <w:next w:val="Normal"/>
    <w:qFormat/>
    <w:pPr>
      <w:spacing w:before="120"/>
      <w:outlineLvl w:val="1"/>
    </w:pPr>
    <w:rPr>
      <w:rFonts w:ascii="MS Sans Serif" w:hAnsi="MS Sans Serif"/>
      <w:b/>
    </w:rPr>
  </w:style>
  <w:style w:type="paragraph" w:styleId="Ttulo3">
    <w:name w:val="heading 3"/>
    <w:basedOn w:val="Normal"/>
    <w:next w:val="Sangranormal"/>
    <w:qFormat/>
    <w:pPr>
      <w:ind w:left="360"/>
      <w:outlineLvl w:val="2"/>
    </w:pPr>
    <w:rPr>
      <w:rFonts w:ascii="Bold PS" w:hAnsi="Bold PS"/>
      <w:b/>
    </w:rPr>
  </w:style>
  <w:style w:type="paragraph" w:styleId="Ttulo4">
    <w:name w:val="heading 4"/>
    <w:basedOn w:val="Normal"/>
    <w:next w:val="Sangranormal"/>
    <w:qFormat/>
    <w:pPr>
      <w:ind w:left="360"/>
      <w:outlineLvl w:val="3"/>
    </w:pPr>
    <w:rPr>
      <w:rFonts w:ascii="Bold PS" w:hAnsi="Bold PS"/>
      <w:u w:val="single"/>
    </w:rPr>
  </w:style>
  <w:style w:type="paragraph" w:styleId="Ttulo5">
    <w:name w:val="heading 5"/>
    <w:basedOn w:val="Normal"/>
    <w:next w:val="Sangranormal"/>
    <w:qFormat/>
    <w:pPr>
      <w:ind w:left="720"/>
      <w:outlineLvl w:val="4"/>
    </w:pPr>
    <w:rPr>
      <w:rFonts w:ascii="Bold PS" w:hAnsi="Bold PS"/>
      <w:b/>
      <w:sz w:val="20"/>
    </w:rPr>
  </w:style>
  <w:style w:type="paragraph" w:styleId="Ttulo6">
    <w:name w:val="heading 6"/>
    <w:basedOn w:val="Normal"/>
    <w:next w:val="Sangranormal"/>
    <w:qFormat/>
    <w:pPr>
      <w:ind w:left="720"/>
      <w:outlineLvl w:val="5"/>
    </w:pPr>
    <w:rPr>
      <w:rFonts w:ascii="Bold PS" w:hAnsi="Bold PS"/>
      <w:sz w:val="20"/>
      <w:u w:val="single"/>
    </w:rPr>
  </w:style>
  <w:style w:type="paragraph" w:styleId="Ttulo7">
    <w:name w:val="heading 7"/>
    <w:basedOn w:val="Normal"/>
    <w:next w:val="Sangranormal"/>
    <w:qFormat/>
    <w:pPr>
      <w:ind w:left="720"/>
      <w:outlineLvl w:val="6"/>
    </w:pPr>
    <w:rPr>
      <w:rFonts w:ascii="Bold PS" w:hAnsi="Bold PS"/>
      <w:i/>
      <w:sz w:val="20"/>
    </w:rPr>
  </w:style>
  <w:style w:type="paragraph" w:styleId="Ttulo8">
    <w:name w:val="heading 8"/>
    <w:basedOn w:val="Normal"/>
    <w:next w:val="Sangranormal"/>
    <w:qFormat/>
    <w:pPr>
      <w:ind w:left="720"/>
      <w:outlineLvl w:val="7"/>
    </w:pPr>
    <w:rPr>
      <w:rFonts w:ascii="Bold PS" w:hAnsi="Bold PS"/>
      <w:i/>
      <w:sz w:val="20"/>
    </w:rPr>
  </w:style>
  <w:style w:type="paragraph" w:styleId="Ttulo9">
    <w:name w:val="heading 9"/>
    <w:basedOn w:val="Normal"/>
    <w:next w:val="Sangranormal"/>
    <w:qFormat/>
    <w:pPr>
      <w:ind w:left="720"/>
      <w:outlineLvl w:val="8"/>
    </w:pPr>
    <w:rPr>
      <w:rFonts w:ascii="Bold PS" w:hAnsi="Bold PS"/>
      <w:i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semiHidden/>
    <w:rPr>
      <w:sz w:val="20"/>
    </w:rPr>
  </w:style>
  <w:style w:type="paragraph" w:styleId="TDC8">
    <w:name w:val="toc 8"/>
    <w:basedOn w:val="Normal"/>
    <w:next w:val="Normal"/>
    <w:semiHidden/>
    <w:pPr>
      <w:tabs>
        <w:tab w:val="left" w:leader="dot" w:pos="8646"/>
        <w:tab w:val="right" w:pos="9072"/>
      </w:tabs>
      <w:ind w:left="4961" w:right="850"/>
    </w:pPr>
  </w:style>
  <w:style w:type="paragraph" w:styleId="TDC7">
    <w:name w:val="toc 7"/>
    <w:basedOn w:val="Normal"/>
    <w:next w:val="Normal"/>
    <w:semiHidden/>
    <w:pPr>
      <w:tabs>
        <w:tab w:val="left" w:leader="dot" w:pos="8646"/>
        <w:tab w:val="right" w:pos="9072"/>
      </w:tabs>
      <w:ind w:left="4253" w:right="850"/>
    </w:pPr>
  </w:style>
  <w:style w:type="paragraph" w:styleId="TDC6">
    <w:name w:val="toc 6"/>
    <w:basedOn w:val="Normal"/>
    <w:next w:val="Normal"/>
    <w:semiHidden/>
    <w:pPr>
      <w:tabs>
        <w:tab w:val="left" w:leader="dot" w:pos="8646"/>
        <w:tab w:val="right" w:pos="9072"/>
      </w:tabs>
      <w:ind w:left="3544" w:right="850"/>
    </w:pPr>
  </w:style>
  <w:style w:type="paragraph" w:styleId="TDC5">
    <w:name w:val="toc 5"/>
    <w:basedOn w:val="Normal"/>
    <w:next w:val="Normal"/>
    <w:semiHidden/>
    <w:pPr>
      <w:tabs>
        <w:tab w:val="left" w:leader="dot" w:pos="8646"/>
        <w:tab w:val="right" w:pos="9072"/>
      </w:tabs>
      <w:ind w:left="2835" w:right="850"/>
    </w:pPr>
  </w:style>
  <w:style w:type="paragraph" w:styleId="TDC4">
    <w:name w:val="toc 4"/>
    <w:basedOn w:val="Normal"/>
    <w:next w:val="Normal"/>
    <w:semiHidden/>
    <w:pPr>
      <w:tabs>
        <w:tab w:val="left" w:leader="dot" w:pos="8646"/>
        <w:tab w:val="right" w:pos="9072"/>
      </w:tabs>
      <w:ind w:left="2126" w:right="850"/>
    </w:pPr>
  </w:style>
  <w:style w:type="paragraph" w:styleId="TDC3">
    <w:name w:val="toc 3"/>
    <w:basedOn w:val="Normal"/>
    <w:next w:val="Normal"/>
    <w:semiHidden/>
    <w:pPr>
      <w:tabs>
        <w:tab w:val="left" w:leader="dot" w:pos="8646"/>
        <w:tab w:val="right" w:pos="9072"/>
      </w:tabs>
      <w:ind w:left="1418" w:right="850"/>
    </w:pPr>
  </w:style>
  <w:style w:type="paragraph" w:styleId="TDC2">
    <w:name w:val="toc 2"/>
    <w:basedOn w:val="Normal"/>
    <w:next w:val="Normal"/>
    <w:semiHidden/>
    <w:pPr>
      <w:tabs>
        <w:tab w:val="left" w:leader="dot" w:pos="8646"/>
        <w:tab w:val="right" w:pos="9072"/>
      </w:tabs>
      <w:ind w:left="709" w:right="850"/>
    </w:pPr>
  </w:style>
  <w:style w:type="paragraph" w:styleId="TDC1">
    <w:name w:val="toc 1"/>
    <w:basedOn w:val="Normal"/>
    <w:next w:val="Normal"/>
    <w:semiHidden/>
    <w:pPr>
      <w:tabs>
        <w:tab w:val="left" w:leader="dot" w:pos="8646"/>
        <w:tab w:val="right" w:pos="9072"/>
      </w:tabs>
      <w:ind w:right="850"/>
    </w:pPr>
  </w:style>
  <w:style w:type="paragraph" w:styleId="ndice7">
    <w:name w:val="index 7"/>
    <w:basedOn w:val="Normal"/>
    <w:next w:val="Normal"/>
    <w:semiHidden/>
    <w:pPr>
      <w:ind w:left="1698"/>
    </w:pPr>
  </w:style>
  <w:style w:type="paragraph" w:styleId="ndice6">
    <w:name w:val="index 6"/>
    <w:basedOn w:val="Normal"/>
    <w:next w:val="Normal"/>
    <w:semiHidden/>
    <w:pPr>
      <w:ind w:left="1415"/>
    </w:pPr>
  </w:style>
  <w:style w:type="paragraph" w:styleId="ndice5">
    <w:name w:val="index 5"/>
    <w:basedOn w:val="Normal"/>
    <w:next w:val="Normal"/>
    <w:semiHidden/>
    <w:pPr>
      <w:ind w:left="1132"/>
    </w:pPr>
  </w:style>
  <w:style w:type="paragraph" w:styleId="ndice4">
    <w:name w:val="index 4"/>
    <w:basedOn w:val="Normal"/>
    <w:next w:val="Normal"/>
    <w:semiHidden/>
    <w:pPr>
      <w:ind w:left="849"/>
    </w:pPr>
  </w:style>
  <w:style w:type="paragraph" w:styleId="ndice3">
    <w:name w:val="index 3"/>
    <w:basedOn w:val="Normal"/>
    <w:next w:val="Normal"/>
    <w:semiHidden/>
    <w:pPr>
      <w:ind w:left="566"/>
    </w:pPr>
  </w:style>
  <w:style w:type="paragraph" w:styleId="ndice2">
    <w:name w:val="index 2"/>
    <w:basedOn w:val="Normal"/>
    <w:next w:val="Normal"/>
    <w:semiHidden/>
    <w:pPr>
      <w:ind w:left="283"/>
    </w:pPr>
  </w:style>
  <w:style w:type="paragraph" w:styleId="ndice1">
    <w:name w:val="index 1"/>
    <w:basedOn w:val="Normal"/>
    <w:next w:val="Normal"/>
    <w:semiHidden/>
  </w:style>
  <w:style w:type="character" w:styleId="Nmerodelnea">
    <w:name w:val="line number"/>
    <w:basedOn w:val="Fuentedeprrafopredeter"/>
  </w:style>
  <w:style w:type="paragraph" w:styleId="Ttulodendice">
    <w:name w:val="index heading"/>
    <w:basedOn w:val="Normal"/>
    <w:next w:val="ndice1"/>
    <w:semiHidden/>
  </w:style>
  <w:style w:type="paragraph" w:styleId="Piedepgina">
    <w:name w:val="footer"/>
    <w:basedOn w:val="Normal"/>
    <w:pPr>
      <w:tabs>
        <w:tab w:val="right" w:pos="9072"/>
      </w:tabs>
      <w:spacing w:line="193" w:lineRule="atLeast"/>
    </w:pPr>
    <w:rPr>
      <w:sz w:val="20"/>
    </w:rPr>
  </w:style>
  <w:style w:type="paragraph" w:styleId="Encabezado">
    <w:name w:val="header"/>
    <w:basedOn w:val="Normal"/>
    <w:pPr>
      <w:spacing w:line="312" w:lineRule="atLeast"/>
    </w:pPr>
    <w:rPr>
      <w:sz w:val="20"/>
    </w:rPr>
  </w:style>
  <w:style w:type="character" w:styleId="Refdenotaalpie">
    <w:name w:val="footnote reference"/>
    <w:semiHidden/>
    <w:rPr>
      <w:position w:val="6"/>
      <w:sz w:val="16"/>
    </w:rPr>
  </w:style>
  <w:style w:type="paragraph" w:styleId="Textonotapie">
    <w:name w:val="footnote text"/>
    <w:basedOn w:val="Normal"/>
    <w:next w:val="Normal"/>
    <w:semiHidden/>
    <w:pPr>
      <w:tabs>
        <w:tab w:val="left" w:pos="284"/>
      </w:tabs>
      <w:spacing w:line="288" w:lineRule="atLeast"/>
    </w:pPr>
    <w:rPr>
      <w:sz w:val="20"/>
    </w:rPr>
  </w:style>
  <w:style w:type="paragraph" w:styleId="Sangranormal">
    <w:name w:val="Normal Indent"/>
    <w:basedOn w:val="Normal"/>
    <w:pPr>
      <w:ind w:left="720"/>
    </w:pPr>
  </w:style>
  <w:style w:type="paragraph" w:styleId="HTMLconformatoprevio">
    <w:name w:val="HTML Preformatted"/>
    <w:basedOn w:val="Normal"/>
    <w:rsid w:val="00A76F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sid w:val="00A76F05"/>
    <w:pPr>
      <w:spacing w:before="100" w:beforeAutospacing="1" w:after="100" w:afterAutospacing="1"/>
    </w:pPr>
  </w:style>
  <w:style w:type="character" w:styleId="nfasis">
    <w:name w:val="Emphasis"/>
    <w:qFormat/>
    <w:rsid w:val="00A76F05"/>
    <w:rPr>
      <w:i/>
      <w:iCs/>
    </w:rPr>
  </w:style>
  <w:style w:type="character" w:styleId="Textoennegrita">
    <w:name w:val="Strong"/>
    <w:qFormat/>
    <w:rsid w:val="00A76F05"/>
    <w:rPr>
      <w:b/>
      <w:bCs/>
    </w:rPr>
  </w:style>
  <w:style w:type="paragraph" w:customStyle="1" w:styleId="c">
    <w:name w:val="c"/>
    <w:basedOn w:val="Normal"/>
    <w:pPr>
      <w:ind w:firstLine="284"/>
    </w:pPr>
    <w:rPr>
      <w:sz w:val="20"/>
    </w:rPr>
  </w:style>
  <w:style w:type="paragraph" w:customStyle="1" w:styleId="n">
    <w:name w:val="n"/>
    <w:basedOn w:val="Normal"/>
  </w:style>
  <w:style w:type="paragraph" w:customStyle="1" w:styleId="a">
    <w:name w:val="a"/>
    <w:basedOn w:val="Normal"/>
    <w:next w:val="b"/>
    <w:pPr>
      <w:keepLines/>
      <w:spacing w:before="480" w:after="240"/>
    </w:pPr>
    <w:rPr>
      <w:u w:val="single"/>
    </w:rPr>
  </w:style>
  <w:style w:type="paragraph" w:customStyle="1" w:styleId="b">
    <w:name w:val="b"/>
    <w:basedOn w:val="Normal"/>
    <w:pPr>
      <w:keepNext/>
      <w:spacing w:line="290" w:lineRule="atLeast"/>
      <w:ind w:left="680"/>
    </w:pPr>
  </w:style>
  <w:style w:type="paragraph" w:customStyle="1" w:styleId="Membrete">
    <w:name w:val="Membrete"/>
    <w:basedOn w:val="Normal"/>
    <w:next w:val="Normal"/>
    <w:pPr>
      <w:spacing w:line="240" w:lineRule="atLeast"/>
      <w:ind w:left="-851"/>
    </w:pPr>
    <w:rPr>
      <w:rFonts w:ascii="Arial" w:hAnsi="Arial"/>
      <w:b/>
      <w:sz w:val="16"/>
    </w:rPr>
  </w:style>
  <w:style w:type="paragraph" w:customStyle="1" w:styleId="Horario">
    <w:name w:val="Horario"/>
    <w:basedOn w:val="Normal"/>
    <w:pPr>
      <w:tabs>
        <w:tab w:val="right" w:pos="1134"/>
      </w:tabs>
      <w:ind w:right="104"/>
    </w:pPr>
  </w:style>
  <w:style w:type="paragraph" w:customStyle="1" w:styleId="i">
    <w:name w:val="i"/>
    <w:basedOn w:val="Normal"/>
    <w:pPr>
      <w:tabs>
        <w:tab w:val="left" w:pos="284"/>
      </w:tabs>
      <w:ind w:left="284" w:right="57" w:hanging="284"/>
    </w:pPr>
  </w:style>
  <w:style w:type="character" w:styleId="Nmerodepgina">
    <w:name w:val="page number"/>
    <w:basedOn w:val="Fuentedeprrafopredeter"/>
    <w:rsid w:val="002E6272"/>
  </w:style>
  <w:style w:type="table" w:styleId="Tablaconcuadrcula1">
    <w:name w:val="Table Grid 1"/>
    <w:basedOn w:val="Tablanormal"/>
    <w:rsid w:val="006A3BC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semiHidden/>
    <w:rsid w:val="00653D7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1145BD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rsid w:val="001145BD"/>
    <w:rPr>
      <w:rFonts w:ascii="Tahoma" w:hAnsi="Tahoma" w:cs="Tahoma"/>
      <w:sz w:val="16"/>
      <w:szCs w:val="16"/>
    </w:rPr>
  </w:style>
  <w:style w:type="character" w:styleId="Hipervnculo">
    <w:name w:val="Hyperlink"/>
    <w:rsid w:val="00B3429C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7A7D27"/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7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lix\Documents\zz_Word\Cuartilla%20m&#237;o%20UniOvi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F84B4-0CFE-4CE6-8D55-48DB6744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Cuartilla mío UniOvi.dot</Template>
  <TotalTime>884</TotalTime>
  <Pages>14</Pages>
  <Words>1941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 mío en el departamento</vt:lpstr>
    </vt:vector>
  </TitlesOfParts>
  <Company>La Biblioteca de Babel</Company>
  <LinksUpToDate>false</LinksUpToDate>
  <CharactersWithSpaces>12595</CharactersWithSpaces>
  <SharedDoc>false</SharedDoc>
  <HLinks>
    <vt:vector size="12" baseType="variant">
      <vt:variant>
        <vt:i4>2228271</vt:i4>
      </vt:variant>
      <vt:variant>
        <vt:i4>3</vt:i4>
      </vt:variant>
      <vt:variant>
        <vt:i4>0</vt:i4>
      </vt:variant>
      <vt:variant>
        <vt:i4>5</vt:i4>
      </vt:variant>
      <vt:variant>
        <vt:lpwstr>http://www.fsinsider.com/freeflight/Pages/AirportLabels-AnUndocumentedFeature.aspx</vt:lpwstr>
      </vt:variant>
      <vt:variant>
        <vt:lpwstr/>
      </vt:variant>
      <vt:variant>
        <vt:i4>3866732</vt:i4>
      </vt:variant>
      <vt:variant>
        <vt:i4>0</vt:i4>
      </vt:variant>
      <vt:variant>
        <vt:i4>0</vt:i4>
      </vt:variant>
      <vt:variant>
        <vt:i4>5</vt:i4>
      </vt:variant>
      <vt:variant>
        <vt:lpwstr>http://forums1.avsim.net/index.php?showtopic=66297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 mío en el departamento</dc:title>
  <dc:subject/>
  <dc:creator>Félix Fernández de Castro</dc:creator>
  <cp:keywords>car</cp:keywords>
  <dc:description/>
  <cp:lastModifiedBy>FELIX CARLOS FERNANDEZ DE CASTRO LOPEZ PATIÑO</cp:lastModifiedBy>
  <cp:revision>135</cp:revision>
  <cp:lastPrinted>2017-02-25T13:56:00Z</cp:lastPrinted>
  <dcterms:created xsi:type="dcterms:W3CDTF">2019-02-24T19:13:00Z</dcterms:created>
  <dcterms:modified xsi:type="dcterms:W3CDTF">2019-03-14T23:08:00Z</dcterms:modified>
</cp:coreProperties>
</file>